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88F115" w14:textId="6DCEA49C" w:rsidR="00D467CE" w:rsidRPr="00CE0424" w:rsidRDefault="00D467CE" w:rsidP="00D467CE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 xml:space="preserve"> #</w:t>
      </w:r>
      <w:r>
        <w:t>98-AdHoc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DE20AE" w:rsidRPr="00DE20AE">
        <w:rPr>
          <w:sz w:val="32"/>
          <w:szCs w:val="32"/>
        </w:rPr>
        <w:t>R2-1707199</w:t>
      </w:r>
    </w:p>
    <w:p w14:paraId="0A95B11D" w14:textId="77777777" w:rsidR="00D467CE" w:rsidRPr="00CE0424" w:rsidRDefault="00D467CE" w:rsidP="00D467CE">
      <w:pPr>
        <w:pStyle w:val="3GPPHeader"/>
      </w:pPr>
      <w:r w:rsidRPr="009E1C05">
        <w:rPr>
          <w:noProof/>
        </w:rPr>
        <w:t>Qingdao, China, 27</w:t>
      </w:r>
      <w:r w:rsidRPr="009E1C05">
        <w:rPr>
          <w:noProof/>
          <w:vertAlign w:val="superscript"/>
        </w:rPr>
        <w:t>th</w:t>
      </w:r>
      <w:r w:rsidRPr="009E1C05">
        <w:rPr>
          <w:noProof/>
        </w:rPr>
        <w:t xml:space="preserve"> – 29</w:t>
      </w:r>
      <w:r w:rsidRPr="009E1C05">
        <w:rPr>
          <w:noProof/>
          <w:vertAlign w:val="superscript"/>
        </w:rPr>
        <w:t>th</w:t>
      </w:r>
      <w:r w:rsidRPr="009E1C05">
        <w:rPr>
          <w:noProof/>
        </w:rPr>
        <w:t xml:space="preserve"> </w:t>
      </w:r>
      <w:r>
        <w:rPr>
          <w:noProof/>
        </w:rPr>
        <w:t>June</w:t>
      </w:r>
      <w:r w:rsidRPr="009E1C05">
        <w:rPr>
          <w:noProof/>
        </w:rPr>
        <w:t xml:space="preserve"> 201</w:t>
      </w:r>
      <w:r>
        <w:rPr>
          <w:noProof/>
        </w:rPr>
        <w:t>7</w:t>
      </w:r>
    </w:p>
    <w:p w14:paraId="2BB84A07" w14:textId="77777777" w:rsidR="00D467CE" w:rsidRPr="00AB2AD5" w:rsidRDefault="00D467CE" w:rsidP="00D467CE">
      <w:pPr>
        <w:pStyle w:val="3GPPHeader"/>
        <w:rPr>
          <w:lang w:val="en-US"/>
        </w:rPr>
      </w:pPr>
    </w:p>
    <w:p w14:paraId="57FCB3A0" w14:textId="77777777" w:rsidR="00D467CE" w:rsidRPr="00AB2AD5" w:rsidRDefault="00D467CE" w:rsidP="00D467CE">
      <w:pPr>
        <w:pStyle w:val="3GPPHeader"/>
        <w:rPr>
          <w:sz w:val="22"/>
          <w:szCs w:val="22"/>
          <w:lang w:val="en-US"/>
        </w:rPr>
      </w:pPr>
      <w:r w:rsidRPr="00AB2AD5">
        <w:rPr>
          <w:sz w:val="22"/>
          <w:szCs w:val="22"/>
          <w:lang w:val="en-US"/>
        </w:rPr>
        <w:t>Agenda Item:</w:t>
      </w:r>
      <w:r w:rsidRPr="00AB2AD5">
        <w:rPr>
          <w:sz w:val="22"/>
          <w:szCs w:val="22"/>
          <w:lang w:val="en-US"/>
        </w:rPr>
        <w:tab/>
      </w:r>
      <w:r w:rsidRPr="00235925">
        <w:rPr>
          <w:sz w:val="22"/>
          <w:szCs w:val="22"/>
          <w:lang w:val="en-US"/>
        </w:rPr>
        <w:t>10.2.14</w:t>
      </w:r>
    </w:p>
    <w:p w14:paraId="65BFEB30" w14:textId="77777777" w:rsidR="00C91A48" w:rsidRPr="00CE0424" w:rsidRDefault="00C91A48" w:rsidP="00C91A4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0EAE7DFC" w14:textId="3F07161F" w:rsidR="00C91A48" w:rsidRPr="00CE0424" w:rsidRDefault="00C91A48" w:rsidP="001A24D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965C5" w:rsidRPr="00A965C5">
        <w:rPr>
          <w:sz w:val="20"/>
        </w:rPr>
        <w:t>NR support on RAT-independent and E-UTRAN-dependent positioning methods</w:t>
      </w:r>
    </w:p>
    <w:p w14:paraId="5723F573" w14:textId="77777777" w:rsidR="00C91A48" w:rsidRPr="00CE0424" w:rsidRDefault="00C91A48" w:rsidP="00C91A48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C41AE">
        <w:rPr>
          <w:sz w:val="22"/>
          <w:szCs w:val="22"/>
        </w:rPr>
        <w:t>Discussion, Decision</w:t>
      </w:r>
    </w:p>
    <w:p w14:paraId="78830BFB" w14:textId="77777777" w:rsidR="00E90E49" w:rsidRDefault="00E90E49" w:rsidP="00CE0424">
      <w:pPr>
        <w:pStyle w:val="Heading1"/>
      </w:pPr>
      <w:r w:rsidRPr="00CE0424">
        <w:t>Introduction</w:t>
      </w:r>
    </w:p>
    <w:p w14:paraId="63E07C47" w14:textId="77777777" w:rsidR="00E1747B" w:rsidRPr="006021B8" w:rsidRDefault="00E1747B" w:rsidP="00E1747B">
      <w:pPr>
        <w:rPr>
          <w:i/>
        </w:rPr>
      </w:pPr>
      <w:r w:rsidRPr="006021B8">
        <w:rPr>
          <w:i/>
        </w:rPr>
        <w:t xml:space="preserve">In this paper, we provide our </w:t>
      </w:r>
      <w:r>
        <w:rPr>
          <w:i/>
        </w:rPr>
        <w:t xml:space="preserve">initial </w:t>
      </w:r>
      <w:r w:rsidRPr="006021B8">
        <w:rPr>
          <w:i/>
        </w:rPr>
        <w:t xml:space="preserve">observations and proposals </w:t>
      </w:r>
      <w:r>
        <w:rPr>
          <w:i/>
        </w:rPr>
        <w:t>for positioning to be</w:t>
      </w:r>
      <w:r w:rsidRPr="006021B8">
        <w:rPr>
          <w:i/>
        </w:rPr>
        <w:t xml:space="preserve"> discuss</w:t>
      </w:r>
      <w:r>
        <w:rPr>
          <w:i/>
        </w:rPr>
        <w:t>ed further</w:t>
      </w:r>
      <w:r w:rsidRPr="006021B8">
        <w:rPr>
          <w:i/>
        </w:rPr>
        <w:t xml:space="preserve"> at RAN2#99.</w:t>
      </w:r>
    </w:p>
    <w:p w14:paraId="614970E1" w14:textId="001916F3" w:rsidR="001A2D73" w:rsidRPr="00EC709B" w:rsidRDefault="001A24DF" w:rsidP="00EC709B">
      <w:pPr>
        <w:rPr>
          <w:rFonts w:ascii="Calibri" w:hAnsi="Calibri"/>
          <w:color w:val="000000"/>
          <w:sz w:val="22"/>
          <w:szCs w:val="22"/>
          <w:lang w:val="en-US" w:eastAsia="en-US"/>
        </w:rPr>
      </w:pPr>
      <w:r>
        <w:t xml:space="preserve">In RAN#76, it has been agreed that </w:t>
      </w:r>
      <w:r w:rsidR="00D54FD6">
        <w:rPr>
          <w:rFonts w:ascii="Calibri" w:hAnsi="Calibri"/>
          <w:color w:val="000000"/>
          <w:sz w:val="22"/>
          <w:szCs w:val="22"/>
          <w:shd w:val="clear" w:color="auto" w:fill="FFFFFF"/>
          <w:lang w:val="en-US" w:eastAsia="en-US"/>
        </w:rPr>
        <w:t>s</w:t>
      </w:r>
      <w:r w:rsidR="00D54FD6" w:rsidRPr="00D54FD6">
        <w:rPr>
          <w:rFonts w:ascii="Calibri" w:hAnsi="Calibri"/>
          <w:color w:val="000000"/>
          <w:sz w:val="22"/>
          <w:szCs w:val="22"/>
          <w:shd w:val="clear" w:color="auto" w:fill="FFFFFF"/>
          <w:lang w:val="en-US" w:eastAsia="en-US"/>
        </w:rPr>
        <w:t>upport for Emergency Services and the corresponding support for Location Services will be specified by June 2018, and will be applicable for both a non-standalone NR UE that is supported with a LTE PCell and for a standalone NR UE</w:t>
      </w:r>
      <w:r w:rsidR="00D54FD6">
        <w:rPr>
          <w:rFonts w:ascii="Calibri" w:hAnsi="Calibri"/>
          <w:color w:val="000000"/>
          <w:sz w:val="22"/>
          <w:szCs w:val="22"/>
          <w:shd w:val="clear" w:color="auto" w:fill="FFFFFF"/>
          <w:lang w:val="en-US" w:eastAsia="en-US"/>
        </w:rPr>
        <w:t xml:space="preserve"> [1]</w:t>
      </w:r>
      <w:r w:rsidR="00D54FD6" w:rsidRPr="00D54FD6">
        <w:rPr>
          <w:rFonts w:ascii="Calibri" w:hAnsi="Calibri"/>
          <w:color w:val="000000"/>
          <w:sz w:val="22"/>
          <w:szCs w:val="22"/>
          <w:shd w:val="clear" w:color="auto" w:fill="FFFFFF"/>
          <w:lang w:val="en-US" w:eastAsia="en-US"/>
        </w:rPr>
        <w:t xml:space="preserve">. </w:t>
      </w:r>
      <w:r w:rsidR="00D54FD6" w:rsidRPr="00D54FD6">
        <w:rPr>
          <w:rFonts w:ascii="Calibri" w:hAnsi="Calibri"/>
          <w:color w:val="000000"/>
          <w:sz w:val="22"/>
          <w:szCs w:val="22"/>
          <w:lang w:val="en-US" w:eastAsia="en-US"/>
        </w:rPr>
        <w:t>The regulatory performance targets in any radio access technology are specified in the US by the FCC as shown in the table below: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</w:tblGrid>
      <w:tr w:rsidR="00D54FD6" w:rsidRPr="00D54FD6" w14:paraId="6C02F1B9" w14:textId="77777777" w:rsidTr="00EA0442">
        <w:tc>
          <w:tcPr>
            <w:tcW w:w="3116" w:type="dxa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4D03F" w14:textId="77777777" w:rsidR="00D54FD6" w:rsidRPr="00D54FD6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54FD6">
              <w:rPr>
                <w:rFonts w:ascii="Calibri" w:hAnsi="Calibri"/>
                <w:b/>
                <w:bCs/>
                <w:sz w:val="22"/>
                <w:szCs w:val="22"/>
                <w:lang w:val="en-US" w:eastAsia="en-US"/>
              </w:rPr>
              <w:t>FCC BENCHMARK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5D255" w14:textId="77777777" w:rsidR="00D54FD6" w:rsidRPr="00D54FD6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54FD6">
              <w:rPr>
                <w:rFonts w:ascii="Calibri" w:hAnsi="Calibri"/>
                <w:b/>
                <w:bCs/>
                <w:sz w:val="22"/>
                <w:szCs w:val="22"/>
                <w:lang w:val="en-US" w:eastAsia="en-US"/>
              </w:rPr>
              <w:t>ACCURACY REQUIREMENT</w:t>
            </w:r>
          </w:p>
        </w:tc>
      </w:tr>
      <w:tr w:rsidR="00D54FD6" w:rsidRPr="00D54FD6" w14:paraId="76215D17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04729" w14:textId="77777777" w:rsidR="00D54FD6" w:rsidRPr="00D54FD6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54FD6">
              <w:rPr>
                <w:rFonts w:ascii="Calibri" w:hAnsi="Calibri"/>
                <w:sz w:val="22"/>
                <w:szCs w:val="22"/>
                <w:lang w:val="en-US" w:eastAsia="en-US"/>
              </w:rPr>
              <w:t>APRIL 2017</w:t>
            </w:r>
          </w:p>
        </w:tc>
        <w:tc>
          <w:tcPr>
            <w:tcW w:w="311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BA99" w14:textId="77777777" w:rsidR="00D54FD6" w:rsidRPr="00D54FD6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54FD6">
              <w:rPr>
                <w:rFonts w:ascii="Calibri" w:hAnsi="Calibri"/>
                <w:sz w:val="22"/>
                <w:szCs w:val="22"/>
                <w:lang w:val="en-US" w:eastAsia="en-US"/>
              </w:rPr>
              <w:t>40% of all 911 Calls &lt;= 50m</w:t>
            </w:r>
          </w:p>
        </w:tc>
      </w:tr>
      <w:tr w:rsidR="00D54FD6" w:rsidRPr="00D54FD6" w14:paraId="18529498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D2F91" w14:textId="77777777" w:rsidR="00D54FD6" w:rsidRPr="00D54FD6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54FD6">
              <w:rPr>
                <w:rFonts w:ascii="Calibri" w:hAnsi="Calibri"/>
                <w:sz w:val="22"/>
                <w:szCs w:val="22"/>
                <w:lang w:val="en-US" w:eastAsia="en-US"/>
              </w:rPr>
              <w:t>APRIL 2018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6C364" w14:textId="77777777" w:rsidR="00D54FD6" w:rsidRPr="00D54FD6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54FD6">
              <w:rPr>
                <w:rFonts w:ascii="Calibri" w:hAnsi="Calibri"/>
                <w:sz w:val="22"/>
                <w:szCs w:val="22"/>
                <w:lang w:val="en-US" w:eastAsia="en-US"/>
              </w:rPr>
              <w:t>50% of all 911 Calls &lt;= 50m</w:t>
            </w:r>
          </w:p>
        </w:tc>
      </w:tr>
      <w:tr w:rsidR="00D54FD6" w:rsidRPr="00D54FD6" w14:paraId="6BBE72EE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46B7" w14:textId="77777777" w:rsidR="00D54FD6" w:rsidRPr="00D54FD6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54FD6">
              <w:rPr>
                <w:rFonts w:ascii="Calibri" w:hAnsi="Calibri"/>
                <w:sz w:val="22"/>
                <w:szCs w:val="22"/>
                <w:lang w:val="en-US" w:eastAsia="en-US"/>
              </w:rPr>
              <w:t>APRIL 2020</w:t>
            </w:r>
          </w:p>
        </w:tc>
        <w:tc>
          <w:tcPr>
            <w:tcW w:w="311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49680" w14:textId="77777777" w:rsidR="00D54FD6" w:rsidRPr="00D54FD6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54FD6">
              <w:rPr>
                <w:rFonts w:ascii="Calibri" w:hAnsi="Calibri"/>
                <w:sz w:val="22"/>
                <w:szCs w:val="22"/>
                <w:lang w:val="en-US" w:eastAsia="en-US"/>
              </w:rPr>
              <w:t>70% of all 911 Calls &lt;= 50m</w:t>
            </w:r>
          </w:p>
        </w:tc>
      </w:tr>
      <w:tr w:rsidR="00D54FD6" w:rsidRPr="00D54FD6" w14:paraId="415C8EA7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0AC7" w14:textId="77777777" w:rsidR="00D54FD6" w:rsidRPr="00D54FD6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54FD6">
              <w:rPr>
                <w:rFonts w:ascii="Calibri" w:hAnsi="Calibri"/>
                <w:sz w:val="22"/>
                <w:szCs w:val="22"/>
                <w:lang w:val="en-US" w:eastAsia="en-US"/>
              </w:rPr>
              <w:t>APRIL 2021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62093" w14:textId="77777777" w:rsidR="00D54FD6" w:rsidRPr="00D54FD6" w:rsidRDefault="00D54FD6" w:rsidP="00D5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54FD6">
              <w:rPr>
                <w:rFonts w:ascii="Calibri" w:hAnsi="Calibri"/>
                <w:sz w:val="22"/>
                <w:szCs w:val="22"/>
                <w:lang w:val="en-US" w:eastAsia="en-US"/>
              </w:rPr>
              <w:t>80% of all 911 Calls &lt;= 50m</w:t>
            </w:r>
          </w:p>
        </w:tc>
      </w:tr>
    </w:tbl>
    <w:p w14:paraId="25BE2FB4" w14:textId="77777777" w:rsidR="00D54FD6" w:rsidRDefault="00D54FD6" w:rsidP="0055719E">
      <w:pPr>
        <w:pStyle w:val="BodyText"/>
      </w:pPr>
    </w:p>
    <w:p w14:paraId="7E1E7110" w14:textId="777C8C23" w:rsidR="001A24DF" w:rsidRDefault="001A24DF" w:rsidP="00E22B90">
      <w:pPr>
        <w:pStyle w:val="BodyText"/>
      </w:pPr>
      <w:r>
        <w:t>Therefore, the following a</w:t>
      </w:r>
      <w:r w:rsidR="00AE1E36">
        <w:t>ddition has been added to WID [2</w:t>
      </w:r>
      <w:r>
        <w:t xml:space="preserve">] for providing the support. </w:t>
      </w:r>
      <w:r w:rsidR="00E22B90">
        <w:t xml:space="preserve">In this paper, we </w:t>
      </w:r>
      <w:r w:rsidR="00E1747B">
        <w:t>discuss</w:t>
      </w:r>
      <w:r w:rsidR="00E22B90">
        <w:t xml:space="preserve"> how the support can be added to include both RAT-independent like GNSS, WiFi, BT, and also the E-UTRAN-dependent positioning methods such as</w:t>
      </w:r>
      <w:r w:rsidR="00A76529">
        <w:t xml:space="preserve"> OTDOA and ECID via LPP</w:t>
      </w:r>
      <w:r w:rsidR="00E22B90">
        <w:t xml:space="preserve"> messages.</w:t>
      </w:r>
    </w:p>
    <w:p w14:paraId="38981F6E" w14:textId="16C5895C" w:rsidR="001A24DF" w:rsidRDefault="001A24DF" w:rsidP="0055719E">
      <w:pPr>
        <w:pStyle w:val="BodyText"/>
      </w:pPr>
      <w:r>
        <w:rPr>
          <w:noProof/>
          <w:lang w:val="fi-FI" w:eastAsia="fi-F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1E03AD" wp14:editId="4D7FE208">
                <wp:simplePos x="0" y="0"/>
                <wp:positionH relativeFrom="margin">
                  <wp:posOffset>0</wp:posOffset>
                </wp:positionH>
                <wp:positionV relativeFrom="paragraph">
                  <wp:posOffset>227965</wp:posOffset>
                </wp:positionV>
                <wp:extent cx="6467475" cy="1828800"/>
                <wp:effectExtent l="0" t="0" r="28575" b="2286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74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E572DF" w14:textId="77777777" w:rsidR="001A24DF" w:rsidRPr="004E2214" w:rsidRDefault="001A24DF" w:rsidP="005B1B78">
                            <w:pPr>
                              <w:ind w:left="568" w:hanging="284"/>
                              <w:jc w:val="left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Support of positioning to comply with regulatory requirements: </w:t>
                            </w:r>
                          </w:p>
                          <w:p w14:paraId="1474906F" w14:textId="77777777" w:rsidR="001A24DF" w:rsidRPr="004E2214" w:rsidRDefault="001A24DF" w:rsidP="005B1B78">
                            <w:pPr>
                              <w:ind w:left="851" w:hanging="284"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>via RAT independent and E-UTRA RAT dependent positioning schemes, including:</w:t>
                            </w:r>
                          </w:p>
                          <w:p w14:paraId="56D5A75F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>Transport of LPP messages between 5G-CN and UE through gNB [RAN2];</w:t>
                            </w:r>
                          </w:p>
                          <w:p w14:paraId="5D82D86D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>Transport of LPPa type messages between 5G-CN and NG-RAN hosting E-UTRA (eNB) [RAN2, RAN3];</w:t>
                            </w:r>
                          </w:p>
                          <w:p w14:paraId="7FB5C388" w14:textId="77777777" w:rsidR="001A24DF" w:rsidRPr="004E2214" w:rsidRDefault="001A24DF" w:rsidP="005B1B78">
                            <w:pPr>
                              <w:keepLines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         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NOTE: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>This objective is intended for the architecture options 4 and 7, and can be reused for option 5.</w:t>
                            </w:r>
                          </w:p>
                          <w:p w14:paraId="7B1B34DC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>Support of measurement gaps and idle periods for location related inter-RAT measurements [RAN4, RAN2].</w:t>
                            </w:r>
                          </w:p>
                          <w:p w14:paraId="5DC7D0E2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NOTE: This objective strives for common design of NR parts of inter-RAT measurement between NR and E-UTRA </w:t>
                            </w:r>
                          </w:p>
                          <w:p w14:paraId="55A55CC5" w14:textId="77777777" w:rsidR="001A24DF" w:rsidRPr="004E2214" w:rsidRDefault="001A24DF" w:rsidP="005B1B78">
                            <w:pPr>
                              <w:ind w:left="851" w:hanging="284"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>via network based NR CID and cell portion positioning, including:</w:t>
                            </w:r>
                          </w:p>
                          <w:p w14:paraId="43E4D645" w14:textId="77777777" w:rsidR="001A24DF" w:rsidRPr="004E2214" w:rsidRDefault="001A24DF" w:rsidP="005B1B78">
                            <w:pPr>
                              <w:ind w:left="1135" w:hanging="284"/>
                              <w:jc w:val="left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>Definition of messages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en-US"/>
                              </w:rPr>
                              <w:t xml:space="preserve"> 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and transport between 5G-CN and NG-RAN hosting NR (gNB) [RAN3, RAN2].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0;margin-top:17.95pt;width:509.25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" filled="f" strokeweight=".5pt">
                <v:textbox style="mso-fit-shape-to-text:t">
                  <w:txbxContent>
                    <w:p w14:paraId="03E572DF" w14:textId="77777777" w:rsidR="001A24DF" w:rsidRPr="004E2214" w:rsidRDefault="001A24DF" w:rsidP="005B1B78">
                      <w:pPr>
                        <w:ind w:left="568" w:hanging="284"/>
                        <w:jc w:val="left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Support of positioning to comply with regulatory requirements: </w:t>
                      </w:r>
                    </w:p>
                    <w:p w14:paraId="1474906F" w14:textId="77777777" w:rsidR="001A24DF" w:rsidRPr="004E2214" w:rsidRDefault="001A24DF" w:rsidP="005B1B78">
                      <w:pPr>
                        <w:ind w:left="851" w:hanging="284"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>via RAT independent and E-UTRA RAT dependent positioning schemes, including:</w:t>
                      </w:r>
                    </w:p>
                    <w:p w14:paraId="56D5A75F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>Transport of LPP messages between 5G-CN and UE through gNB [RAN2];</w:t>
                      </w:r>
                    </w:p>
                    <w:p w14:paraId="5D82D86D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>Transport of LPPa type messages between 5G-CN and NG-RAN hosting E-UTRA (eNB) [RAN2, RAN3];</w:t>
                      </w:r>
                    </w:p>
                    <w:p w14:paraId="7FB5C388" w14:textId="77777777" w:rsidR="001A24DF" w:rsidRPr="004E2214" w:rsidRDefault="001A24DF" w:rsidP="005B1B78">
                      <w:pPr>
                        <w:keepLines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         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NOTE: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>This objective is intended for the architecture options 4 and 7, and can be reused for option 5.</w:t>
                      </w:r>
                    </w:p>
                    <w:p w14:paraId="7B1B34DC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>Support of measurement gaps and idle periods for location related inter-RAT measurements [RAN4, RAN2].</w:t>
                      </w:r>
                    </w:p>
                    <w:p w14:paraId="5DC7D0E2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NOTE: This objective strives for common design of NR parts of inter-RAT measurement between NR and E-UTRA </w:t>
                      </w:r>
                    </w:p>
                    <w:p w14:paraId="55A55CC5" w14:textId="77777777" w:rsidR="001A24DF" w:rsidRPr="004E2214" w:rsidRDefault="001A24DF" w:rsidP="005B1B78">
                      <w:pPr>
                        <w:ind w:left="851" w:hanging="284"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>via network based NR CID and cell portion positioning, including:</w:t>
                      </w:r>
                    </w:p>
                    <w:p w14:paraId="43E4D645" w14:textId="77777777" w:rsidR="001A24DF" w:rsidRPr="004E2214" w:rsidRDefault="001A24DF" w:rsidP="005B1B78">
                      <w:pPr>
                        <w:ind w:left="1135" w:hanging="284"/>
                        <w:jc w:val="left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>Definition of messages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en-US"/>
                        </w:rPr>
                        <w:t xml:space="preserve"> 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and transport between 5G-CN and NG-RAN hosting NR (gNB) [RAN3, RAN2].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1F113DE" w14:textId="77777777" w:rsidR="001A24DF" w:rsidRDefault="001A24DF" w:rsidP="0055719E">
      <w:pPr>
        <w:pStyle w:val="BodyText"/>
      </w:pPr>
    </w:p>
    <w:p w14:paraId="1281B722" w14:textId="19E731BC" w:rsidR="006425C6" w:rsidRDefault="004000E8" w:rsidP="006425C6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1446D264" w14:textId="56496BC8" w:rsidR="001A2D73" w:rsidRDefault="001A2D73" w:rsidP="001A2D73">
      <w:pPr>
        <w:rPr>
          <w:rFonts w:ascii="Calibri" w:hAnsi="Calibri"/>
          <w:lang w:val="en-US" w:eastAsia="en-US"/>
        </w:rPr>
      </w:pPr>
      <w:r>
        <w:t>Figure 1 illustrates the LTE positioning architecture based on control plane signaling. Both LPP and LPPa are routed via the Mobility Management Entity (MME) via S1AP and SLs, and RRC Non-Access Stratum (NAS) transport LPP messages between E-SMLC and UE. </w:t>
      </w:r>
    </w:p>
    <w:p w14:paraId="556BAB6C" w14:textId="77777777" w:rsidR="001A2D73" w:rsidRPr="001A2D73" w:rsidRDefault="001A2D73" w:rsidP="001A2D73">
      <w:pPr>
        <w:rPr>
          <w:lang w:val="en-US"/>
        </w:rPr>
      </w:pPr>
    </w:p>
    <w:p w14:paraId="1767E35A" w14:textId="0642EBD9" w:rsidR="00277139" w:rsidRDefault="00277139" w:rsidP="00277139">
      <w:pPr>
        <w:jc w:val="center"/>
      </w:pPr>
      <w:r>
        <w:rPr>
          <w:noProof/>
          <w:lang w:val="fi-FI" w:eastAsia="fi-FI"/>
        </w:rPr>
        <w:drawing>
          <wp:inline distT="0" distB="0" distL="0" distR="0" wp14:anchorId="341D5DEF" wp14:editId="7205C625">
            <wp:extent cx="4572000" cy="234643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22" cy="2358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E8D1E" w14:textId="027E8A49" w:rsidR="00224616" w:rsidRDefault="00224616" w:rsidP="00277139">
      <w:pPr>
        <w:jc w:val="center"/>
      </w:pPr>
      <w:r>
        <w:t>Figure 1: LTE Positioning Architecture</w:t>
      </w:r>
    </w:p>
    <w:p w14:paraId="2AC38775" w14:textId="081DB295" w:rsidR="00D5663F" w:rsidRDefault="001A2D73" w:rsidP="001A2D73">
      <w:r>
        <w:t>The 5G architecture is work in progress. At this stage, some interfaces and protocols have been introduced</w:t>
      </w:r>
      <w:r w:rsidR="00235925">
        <w:t>.</w:t>
      </w:r>
      <w:r>
        <w:t xml:space="preserve"> </w:t>
      </w:r>
      <w:r w:rsidR="00235925">
        <w:t>A</w:t>
      </w:r>
      <w:r>
        <w:t>s illustrated by Figure 2</w:t>
      </w:r>
      <w:r w:rsidR="00DE20AE">
        <w:t>,</w:t>
      </w:r>
      <w:r w:rsidR="00235925">
        <w:t xml:space="preserve"> </w:t>
      </w:r>
      <w:r w:rsidR="00DE20AE">
        <w:t>one expected outcome of this WID [2] is the introduction of positioning signalling NRPPa between gNB and LMF. Eventually, it is anticipated that positioning signalling NRPP between the UE and the LMF also will be introduced.</w:t>
      </w:r>
      <w:r w:rsidR="00E66EC9">
        <w:t xml:space="preserve"> </w:t>
      </w:r>
    </w:p>
    <w:p w14:paraId="69D5450D" w14:textId="7D4F96A7" w:rsidR="008754E1" w:rsidRDefault="008754E1" w:rsidP="008754E1">
      <w:pPr>
        <w:jc w:val="center"/>
      </w:pPr>
    </w:p>
    <w:p w14:paraId="1C449AFE" w14:textId="4A27A00A" w:rsidR="000657C3" w:rsidRDefault="000657C3" w:rsidP="008754E1">
      <w:pPr>
        <w:jc w:val="center"/>
      </w:pPr>
      <w:r>
        <w:rPr>
          <w:noProof/>
          <w:lang w:val="fi-FI" w:eastAsia="fi-FI"/>
        </w:rPr>
        <w:drawing>
          <wp:inline distT="0" distB="0" distL="0" distR="0" wp14:anchorId="5D9217B6" wp14:editId="46C3A3FA">
            <wp:extent cx="5067300" cy="26125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095" cy="261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B0F9C" w14:textId="10AF7B0B" w:rsidR="0062010C" w:rsidRDefault="00D5663F" w:rsidP="001A2D73">
      <w:pPr>
        <w:jc w:val="center"/>
      </w:pPr>
      <w:r>
        <w:t>Figure 2</w:t>
      </w:r>
      <w:r w:rsidR="0062010C">
        <w:t>: NR Positioning Architecture</w:t>
      </w:r>
      <w:r>
        <w:t xml:space="preserve"> (until now)</w:t>
      </w:r>
    </w:p>
    <w:p w14:paraId="37102193" w14:textId="77777777" w:rsidR="00311D20" w:rsidRDefault="00311D20" w:rsidP="001A2D73">
      <w:pPr>
        <w:jc w:val="center"/>
      </w:pPr>
    </w:p>
    <w:p w14:paraId="0D727AAD" w14:textId="204677D4" w:rsidR="0025275F" w:rsidRDefault="0025275F" w:rsidP="00AC5FFA">
      <w:pPr>
        <w:pStyle w:val="Heading2"/>
      </w:pPr>
      <w:r>
        <w:t>L</w:t>
      </w:r>
      <w:r w:rsidR="001A2D73">
        <w:t>TE Positioning Protocol</w:t>
      </w:r>
    </w:p>
    <w:p w14:paraId="35CF075F" w14:textId="77777777" w:rsidR="001A2D73" w:rsidRDefault="001A2D73" w:rsidP="001A2D73">
      <w:r>
        <w:t>In LTE, LTE Positioning Protocol (LPP) is used to provide the following main functions:</w:t>
      </w:r>
    </w:p>
    <w:p w14:paraId="625A98CF" w14:textId="77777777" w:rsidR="001A2D73" w:rsidRDefault="001A2D73" w:rsidP="00EA1E5D">
      <w:pPr>
        <w:pStyle w:val="ListParagraph"/>
        <w:numPr>
          <w:ilvl w:val="0"/>
          <w:numId w:val="12"/>
        </w:numPr>
      </w:pPr>
      <w:r>
        <w:t>To provision the E-SMLC (Evolved-Serving Mobile Location Centre) with the positioning capabilities of the UE</w:t>
      </w:r>
    </w:p>
    <w:p w14:paraId="48A51A1C" w14:textId="77777777" w:rsidR="001A2D73" w:rsidRDefault="001A2D73" w:rsidP="00EA1E5D">
      <w:pPr>
        <w:pStyle w:val="ListParagraph"/>
        <w:numPr>
          <w:ilvl w:val="0"/>
          <w:numId w:val="12"/>
        </w:numPr>
      </w:pPr>
      <w:r>
        <w:t>To transport assistance data from the E-SMLC to the UE</w:t>
      </w:r>
    </w:p>
    <w:p w14:paraId="00E78702" w14:textId="77777777" w:rsidR="001A2D73" w:rsidRDefault="001A2D73" w:rsidP="00EA1E5D">
      <w:pPr>
        <w:pStyle w:val="ListParagraph"/>
        <w:numPr>
          <w:ilvl w:val="0"/>
          <w:numId w:val="12"/>
        </w:numPr>
      </w:pPr>
      <w:r>
        <w:lastRenderedPageBreak/>
        <w:t xml:space="preserve">To provide the E-SMLC with positioning estimation or UE measured signals </w:t>
      </w:r>
    </w:p>
    <w:p w14:paraId="4D32FB3E" w14:textId="77777777" w:rsidR="001A2D73" w:rsidRDefault="001A2D73" w:rsidP="00EA1E5D">
      <w:pPr>
        <w:pStyle w:val="ListParagraph"/>
        <w:numPr>
          <w:ilvl w:val="0"/>
          <w:numId w:val="12"/>
        </w:numPr>
      </w:pPr>
      <w:r>
        <w:t>To report errors during the positioning session</w:t>
      </w:r>
    </w:p>
    <w:p w14:paraId="270657FD" w14:textId="12863D25" w:rsidR="009258A4" w:rsidRDefault="009258A4" w:rsidP="0025275F">
      <w:r>
        <w:t xml:space="preserve">To enable the similar functionalities in 5G for LMF, the scope of LPP should be </w:t>
      </w:r>
      <w:r w:rsidR="004D328C">
        <w:t xml:space="preserve">fully </w:t>
      </w:r>
      <w:r>
        <w:t>supported by NR system architecture and SA NR devices.</w:t>
      </w:r>
      <w:r w:rsidR="004D328C">
        <w:t xml:space="preserve"> Moreover, similar to LTE, there is a need for RRC support </w:t>
      </w:r>
      <w:r w:rsidR="00523145">
        <w:t>for LPP transport, and that Direct Transfer messages could be designed for NR in a similar manner as in LTE.</w:t>
      </w:r>
    </w:p>
    <w:p w14:paraId="3D155887" w14:textId="77777777" w:rsidR="009258A4" w:rsidRDefault="009258A4" w:rsidP="009258A4">
      <w:pPr>
        <w:pStyle w:val="BodyText"/>
        <w:rPr>
          <w:bCs/>
        </w:rPr>
      </w:pPr>
      <w:r>
        <w:t xml:space="preserve"> </w:t>
      </w:r>
    </w:p>
    <w:p w14:paraId="76F1FB46" w14:textId="4C554ED0" w:rsidR="009258A4" w:rsidRPr="00523145" w:rsidRDefault="009258A4" w:rsidP="009258A4">
      <w:pPr>
        <w:pStyle w:val="Proposal"/>
      </w:pPr>
      <w:r>
        <w:rPr>
          <w:lang w:val="en-US"/>
        </w:rPr>
        <w:t>The full scop</w:t>
      </w:r>
      <w:r w:rsidR="004D328C">
        <w:rPr>
          <w:lang w:val="en-US"/>
        </w:rPr>
        <w:t xml:space="preserve">e of LPP shall be supported by </w:t>
      </w:r>
      <w:r>
        <w:rPr>
          <w:lang w:val="en-US"/>
        </w:rPr>
        <w:t>N</w:t>
      </w:r>
      <w:r w:rsidR="00380E21">
        <w:rPr>
          <w:lang w:val="en-US"/>
        </w:rPr>
        <w:t xml:space="preserve">R </w:t>
      </w:r>
      <w:r>
        <w:rPr>
          <w:lang w:val="en-US"/>
        </w:rPr>
        <w:t>S</w:t>
      </w:r>
      <w:r w:rsidR="00380E21">
        <w:rPr>
          <w:lang w:val="en-US"/>
        </w:rPr>
        <w:t xml:space="preserve">ystem </w:t>
      </w:r>
      <w:r>
        <w:rPr>
          <w:lang w:val="en-US"/>
        </w:rPr>
        <w:t>A</w:t>
      </w:r>
      <w:r w:rsidR="00380E21">
        <w:rPr>
          <w:lang w:val="en-US"/>
        </w:rPr>
        <w:t xml:space="preserve">rchitecture and </w:t>
      </w:r>
      <w:r>
        <w:rPr>
          <w:lang w:val="en-US"/>
        </w:rPr>
        <w:t>NR devices.</w:t>
      </w:r>
    </w:p>
    <w:p w14:paraId="5914F87C" w14:textId="6300D445" w:rsidR="00523145" w:rsidRPr="00523145" w:rsidRDefault="00523145" w:rsidP="009258A4">
      <w:pPr>
        <w:pStyle w:val="Proposal"/>
      </w:pPr>
      <w:r>
        <w:rPr>
          <w:lang w:val="en-US"/>
        </w:rPr>
        <w:t>NR RRC shall support LPP transport similar to LTE RRC.</w:t>
      </w:r>
    </w:p>
    <w:p w14:paraId="31DC41B8" w14:textId="79F309C1" w:rsidR="00523145" w:rsidRPr="00D54FD6" w:rsidRDefault="00523145" w:rsidP="00EA1E5D">
      <w:pPr>
        <w:pStyle w:val="Proposal"/>
      </w:pPr>
      <w:r>
        <w:t>Direct Transfer messages in NR shall be designed in a similar manner as in LTE.</w:t>
      </w:r>
    </w:p>
    <w:p w14:paraId="012F154F" w14:textId="092A6DE5" w:rsidR="009258A4" w:rsidRDefault="009258A4" w:rsidP="0025275F"/>
    <w:p w14:paraId="7B61C2E5" w14:textId="6C951B97" w:rsidR="00D337EA" w:rsidRDefault="00D337EA" w:rsidP="0025275F">
      <w:r>
        <w:t>Below is the list of positioning methods de</w:t>
      </w:r>
      <w:r w:rsidR="001A2D73">
        <w:t xml:space="preserve">fined in LTE and supported by LPP </w:t>
      </w:r>
      <w:r>
        <w:t xml:space="preserve">according to </w:t>
      </w:r>
      <w:r w:rsidR="000F687D">
        <w:t>TS</w:t>
      </w:r>
      <w:r>
        <w:t xml:space="preserve"> 36.355</w:t>
      </w:r>
      <w:r w:rsidR="00AE1E36">
        <w:t xml:space="preserve"> [3]</w:t>
      </w:r>
      <w:r>
        <w:t>. We have grouped these messages into RAT-independent and E-UTRAN RAT dependent positioning methods.</w:t>
      </w:r>
    </w:p>
    <w:p w14:paraId="00386A5A" w14:textId="77777777" w:rsidR="00523145" w:rsidRDefault="00523145" w:rsidP="0025275F">
      <w:pPr>
        <w:rPr>
          <w:b/>
          <w:bCs/>
        </w:rPr>
      </w:pPr>
    </w:p>
    <w:p w14:paraId="7E3F7772" w14:textId="5CD8B22E" w:rsidR="00D337EA" w:rsidRPr="003F081C" w:rsidRDefault="00D337EA" w:rsidP="0025275F">
      <w:pPr>
        <w:rPr>
          <w:b/>
          <w:bCs/>
        </w:rPr>
      </w:pPr>
      <w:r w:rsidRPr="003F081C">
        <w:rPr>
          <w:b/>
          <w:bCs/>
        </w:rPr>
        <w:t>E-UTRAN RAT dependent positioning methods:</w:t>
      </w:r>
    </w:p>
    <w:p w14:paraId="52F8139C" w14:textId="5420C3E8" w:rsidR="00D337EA" w:rsidRDefault="00D337EA" w:rsidP="00EA1E5D">
      <w:pPr>
        <w:pStyle w:val="ListParagraph"/>
        <w:numPr>
          <w:ilvl w:val="0"/>
          <w:numId w:val="13"/>
        </w:numPr>
      </w:pPr>
      <w:r>
        <w:t xml:space="preserve">OTDOA </w:t>
      </w:r>
    </w:p>
    <w:p w14:paraId="4EC10576" w14:textId="7713C068" w:rsidR="00D337EA" w:rsidRDefault="00D337EA" w:rsidP="00EA1E5D">
      <w:pPr>
        <w:pStyle w:val="ListParagraph"/>
        <w:numPr>
          <w:ilvl w:val="0"/>
          <w:numId w:val="13"/>
        </w:numPr>
      </w:pPr>
      <w:r>
        <w:t>Enhanced Cell ID</w:t>
      </w:r>
    </w:p>
    <w:p w14:paraId="4BC94234" w14:textId="7F8B12B6" w:rsidR="00D337EA" w:rsidRDefault="00D337EA" w:rsidP="00EA1E5D">
      <w:pPr>
        <w:pStyle w:val="ListParagraph"/>
        <w:numPr>
          <w:ilvl w:val="0"/>
          <w:numId w:val="13"/>
        </w:numPr>
      </w:pPr>
      <w:r>
        <w:t>Terrestrial Beacon System</w:t>
      </w:r>
      <w:r w:rsidR="003F081C">
        <w:t xml:space="preserve"> (PRS-based)</w:t>
      </w:r>
    </w:p>
    <w:p w14:paraId="48642313" w14:textId="5FB7FFA1" w:rsidR="00D337EA" w:rsidRPr="003F081C" w:rsidRDefault="00D337EA" w:rsidP="0025275F">
      <w:pPr>
        <w:rPr>
          <w:b/>
          <w:bCs/>
        </w:rPr>
      </w:pPr>
      <w:r w:rsidRPr="003F081C">
        <w:rPr>
          <w:b/>
          <w:bCs/>
        </w:rPr>
        <w:t>RAT independent positioning methods:</w:t>
      </w:r>
    </w:p>
    <w:p w14:paraId="283E04D0" w14:textId="4FB6AB9D" w:rsidR="00F57C6B" w:rsidRDefault="00F57C6B" w:rsidP="00EA1E5D">
      <w:pPr>
        <w:pStyle w:val="ListParagraph"/>
        <w:numPr>
          <w:ilvl w:val="0"/>
          <w:numId w:val="13"/>
        </w:numPr>
      </w:pPr>
      <w:r>
        <w:t>GNSS</w:t>
      </w:r>
      <w:r w:rsidR="00380E21">
        <w:t>/A-GNSS</w:t>
      </w:r>
    </w:p>
    <w:p w14:paraId="025283F2" w14:textId="5B09F662" w:rsidR="003F081C" w:rsidRDefault="003F081C" w:rsidP="00EA1E5D">
      <w:pPr>
        <w:pStyle w:val="ListParagraph"/>
        <w:numPr>
          <w:ilvl w:val="0"/>
          <w:numId w:val="13"/>
        </w:numPr>
      </w:pPr>
      <w:r>
        <w:t>Terrestrial Beacon System (MBS)</w:t>
      </w:r>
    </w:p>
    <w:p w14:paraId="0B1A2B38" w14:textId="17C29EEC" w:rsidR="003F081C" w:rsidRDefault="003F081C" w:rsidP="00EA1E5D">
      <w:pPr>
        <w:pStyle w:val="ListParagraph"/>
        <w:numPr>
          <w:ilvl w:val="0"/>
          <w:numId w:val="13"/>
        </w:numPr>
      </w:pPr>
      <w:r>
        <w:t xml:space="preserve">Sensor-based </w:t>
      </w:r>
    </w:p>
    <w:p w14:paraId="20578F90" w14:textId="6157022A" w:rsidR="003F081C" w:rsidRDefault="003F081C" w:rsidP="00EA1E5D">
      <w:pPr>
        <w:pStyle w:val="ListParagraph"/>
        <w:numPr>
          <w:ilvl w:val="0"/>
          <w:numId w:val="13"/>
        </w:numPr>
      </w:pPr>
      <w:r>
        <w:t xml:space="preserve">WLAN-based </w:t>
      </w:r>
    </w:p>
    <w:p w14:paraId="02D00A26" w14:textId="6CB96FD1" w:rsidR="00F57C6B" w:rsidRDefault="003F081C" w:rsidP="00EA1E5D">
      <w:pPr>
        <w:pStyle w:val="ListParagraph"/>
        <w:numPr>
          <w:ilvl w:val="0"/>
          <w:numId w:val="13"/>
        </w:numPr>
      </w:pPr>
      <w:r>
        <w:t>Bluetooth-based</w:t>
      </w:r>
    </w:p>
    <w:p w14:paraId="229991E7" w14:textId="432A4D10" w:rsidR="00F57C6B" w:rsidRDefault="00F57C6B" w:rsidP="00F57C6B">
      <w:pPr>
        <w:pStyle w:val="ListParagraph"/>
      </w:pPr>
    </w:p>
    <w:p w14:paraId="48DB44B7" w14:textId="77777777" w:rsidR="00911502" w:rsidRDefault="00911502" w:rsidP="00F57C6B">
      <w:pPr>
        <w:pStyle w:val="ListParagraph"/>
      </w:pPr>
    </w:p>
    <w:p w14:paraId="33A64582" w14:textId="07500CB7" w:rsidR="00F57C6B" w:rsidRDefault="00F57C6B" w:rsidP="00EA1E5D">
      <w:pPr>
        <w:pStyle w:val="BodyText"/>
        <w:numPr>
          <w:ilvl w:val="0"/>
          <w:numId w:val="10"/>
        </w:numPr>
        <w:ind w:left="1560" w:hanging="1560"/>
        <w:rPr>
          <w:b/>
        </w:rPr>
      </w:pPr>
      <w:r>
        <w:rPr>
          <w:b/>
        </w:rPr>
        <w:t xml:space="preserve">LPP </w:t>
      </w:r>
      <w:r w:rsidR="00DE20AE">
        <w:rPr>
          <w:b/>
        </w:rPr>
        <w:t xml:space="preserve">support </w:t>
      </w:r>
      <w:r>
        <w:rPr>
          <w:b/>
        </w:rPr>
        <w:t>for E-UTRAN RAT dependent positionin</w:t>
      </w:r>
      <w:r w:rsidR="00380E21">
        <w:rPr>
          <w:b/>
        </w:rPr>
        <w:t>g methods include OTDOA,</w:t>
      </w:r>
      <w:r>
        <w:rPr>
          <w:b/>
        </w:rPr>
        <w:t xml:space="preserve"> ECID and PRS-based TBS positioning schemes</w:t>
      </w:r>
      <w:r w:rsidRPr="00A87C47">
        <w:rPr>
          <w:b/>
        </w:rPr>
        <w:t>.</w:t>
      </w:r>
    </w:p>
    <w:p w14:paraId="11238505" w14:textId="25048DF1" w:rsidR="00F57C6B" w:rsidRDefault="00F57C6B" w:rsidP="00EA1E5D">
      <w:pPr>
        <w:pStyle w:val="BodyText"/>
        <w:numPr>
          <w:ilvl w:val="0"/>
          <w:numId w:val="10"/>
        </w:numPr>
        <w:ind w:left="1560" w:hanging="1560"/>
        <w:rPr>
          <w:b/>
        </w:rPr>
      </w:pPr>
      <w:r>
        <w:rPr>
          <w:b/>
        </w:rPr>
        <w:t xml:space="preserve">LPP </w:t>
      </w:r>
      <w:r w:rsidR="00DE20AE">
        <w:rPr>
          <w:b/>
        </w:rPr>
        <w:t xml:space="preserve">support </w:t>
      </w:r>
      <w:r>
        <w:rPr>
          <w:b/>
        </w:rPr>
        <w:t>for RAT independent positioning methods include GNSS</w:t>
      </w:r>
      <w:r w:rsidR="00380E21">
        <w:rPr>
          <w:b/>
        </w:rPr>
        <w:t>/A-GNSS</w:t>
      </w:r>
      <w:r>
        <w:rPr>
          <w:b/>
        </w:rPr>
        <w:t>, MBS, sensor, WLAN and Bluetooth- based positioning schemes</w:t>
      </w:r>
      <w:r w:rsidRPr="00A87C47">
        <w:rPr>
          <w:b/>
        </w:rPr>
        <w:t>.</w:t>
      </w:r>
    </w:p>
    <w:p w14:paraId="6208F09A" w14:textId="77777777" w:rsidR="00911502" w:rsidRDefault="00911502" w:rsidP="004A4F22">
      <w:pPr>
        <w:pStyle w:val="BodyText"/>
        <w:rPr>
          <w:bCs/>
        </w:rPr>
      </w:pPr>
    </w:p>
    <w:p w14:paraId="52B4468D" w14:textId="2206D94E" w:rsidR="0055719E" w:rsidRDefault="004A4F22" w:rsidP="004A4F22">
      <w:pPr>
        <w:pStyle w:val="BodyText"/>
        <w:rPr>
          <w:bCs/>
        </w:rPr>
      </w:pPr>
      <w:r>
        <w:rPr>
          <w:bCs/>
        </w:rPr>
        <w:t>Currently, there is an ongoing</w:t>
      </w:r>
      <w:r w:rsidR="005A69FF" w:rsidRPr="004A4F22">
        <w:rPr>
          <w:bCs/>
        </w:rPr>
        <w:t xml:space="preserve"> WI in Rel. 15 </w:t>
      </w:r>
      <w:r w:rsidR="00AE1E36">
        <w:rPr>
          <w:bCs/>
        </w:rPr>
        <w:t>[4</w:t>
      </w:r>
      <w:r w:rsidR="005A69FF" w:rsidRPr="004A4F22">
        <w:rPr>
          <w:bCs/>
        </w:rPr>
        <w:t xml:space="preserve">] discussing on </w:t>
      </w:r>
      <w:r>
        <w:rPr>
          <w:bCs/>
        </w:rPr>
        <w:t>UE positioning accuracy enhancements for LTE, while the WI is recently started, according to the objective there is a great potential to have support for RTK GNSS based and IMU-based positioning added to LPP.</w:t>
      </w:r>
    </w:p>
    <w:p w14:paraId="321347E2" w14:textId="77777777" w:rsidR="00911502" w:rsidRPr="004A4F22" w:rsidRDefault="00911502" w:rsidP="004A4F22">
      <w:pPr>
        <w:pStyle w:val="BodyText"/>
        <w:rPr>
          <w:bCs/>
        </w:rPr>
      </w:pPr>
    </w:p>
    <w:p w14:paraId="1DAEA4D9" w14:textId="38C5D475" w:rsidR="00A87C47" w:rsidRDefault="004A4F22" w:rsidP="00EA1E5D">
      <w:pPr>
        <w:pStyle w:val="BodyText"/>
        <w:numPr>
          <w:ilvl w:val="0"/>
          <w:numId w:val="10"/>
        </w:numPr>
        <w:ind w:left="1560" w:hanging="1560"/>
        <w:rPr>
          <w:b/>
        </w:rPr>
      </w:pPr>
      <w:r>
        <w:rPr>
          <w:b/>
        </w:rPr>
        <w:t xml:space="preserve">LPP may also </w:t>
      </w:r>
      <w:r w:rsidR="00DE20AE">
        <w:rPr>
          <w:b/>
        </w:rPr>
        <w:t xml:space="preserve">support </w:t>
      </w:r>
      <w:r>
        <w:rPr>
          <w:b/>
        </w:rPr>
        <w:t>RTK-GNSS and IMU-based positioning.</w:t>
      </w:r>
    </w:p>
    <w:p w14:paraId="60DFF806" w14:textId="77777777" w:rsidR="00911502" w:rsidRDefault="00911502" w:rsidP="004A4F22">
      <w:pPr>
        <w:pStyle w:val="BodyText"/>
        <w:rPr>
          <w:bCs/>
        </w:rPr>
      </w:pPr>
    </w:p>
    <w:p w14:paraId="129C6DB2" w14:textId="4EDE7E42" w:rsidR="004A4F22" w:rsidRDefault="004A4F22" w:rsidP="004A4F22">
      <w:pPr>
        <w:pStyle w:val="BodyText"/>
        <w:rPr>
          <w:bCs/>
        </w:rPr>
      </w:pPr>
      <w:r>
        <w:rPr>
          <w:bCs/>
        </w:rPr>
        <w:t xml:space="preserve">As the above positioning methods have all been well studied and added to LTE to fulfil the positioning regulatory requirements, it is logical to transport the similar positioning methods to NR </w:t>
      </w:r>
      <w:r w:rsidR="00911502">
        <w:rPr>
          <w:bCs/>
        </w:rPr>
        <w:t>as some backbone support. We believe that the positioning supports which will be added in Rel.15 LTE should not be excluded from Rel.15 NR.</w:t>
      </w:r>
      <w:r>
        <w:rPr>
          <w:bCs/>
        </w:rPr>
        <w:t xml:space="preserve"> </w:t>
      </w:r>
    </w:p>
    <w:p w14:paraId="489E943A" w14:textId="77777777" w:rsidR="000B1AB1" w:rsidRDefault="000B1AB1" w:rsidP="004A4F22">
      <w:pPr>
        <w:pStyle w:val="BodyText"/>
        <w:rPr>
          <w:bCs/>
        </w:rPr>
      </w:pPr>
    </w:p>
    <w:p w14:paraId="0C39EDAD" w14:textId="257EAC3F" w:rsidR="008754E1" w:rsidRPr="00380E21" w:rsidRDefault="000B1AB1" w:rsidP="00523145">
      <w:pPr>
        <w:pStyle w:val="Proposal"/>
      </w:pPr>
      <w:r>
        <w:rPr>
          <w:lang w:val="en-US"/>
        </w:rPr>
        <w:t xml:space="preserve">To comply with positioning requirements of Rel.15 NR, </w:t>
      </w:r>
      <w:r w:rsidR="0045524C">
        <w:rPr>
          <w:lang w:val="en-US"/>
        </w:rPr>
        <w:t xml:space="preserve">LPP for </w:t>
      </w:r>
      <w:r>
        <w:rPr>
          <w:lang w:val="en-US"/>
        </w:rPr>
        <w:t>E-UTRAN RAT dependent and RA</w:t>
      </w:r>
      <w:r w:rsidR="0045524C">
        <w:rPr>
          <w:lang w:val="en-US"/>
        </w:rPr>
        <w:t>T independent positioning schemes including the ones added in Rel.15 LTE may be transported between 5G-CN and UE.</w:t>
      </w:r>
      <w:r>
        <w:rPr>
          <w:lang w:val="en-US"/>
        </w:rPr>
        <w:t xml:space="preserve"> </w:t>
      </w:r>
    </w:p>
    <w:p w14:paraId="63711328" w14:textId="77777777" w:rsidR="00380E21" w:rsidRPr="00523145" w:rsidRDefault="00380E21" w:rsidP="00380E21">
      <w:pPr>
        <w:pStyle w:val="Proposal"/>
        <w:numPr>
          <w:ilvl w:val="0"/>
          <w:numId w:val="0"/>
        </w:numPr>
        <w:ind w:left="1304"/>
      </w:pPr>
    </w:p>
    <w:p w14:paraId="0C147681" w14:textId="00B18ED1" w:rsidR="008754E1" w:rsidRDefault="00D54FD6" w:rsidP="00D54FD6">
      <w:r>
        <w:t>By transporting LPP between 5G-Core Network (5G-CN) and UE through gNB which is part of Next Generation-Radio Access Network (NG-RAN), it is possible</w:t>
      </w:r>
      <w:r w:rsidR="008754E1">
        <w:t xml:space="preserve"> to provide similar positioning support in LTE</w:t>
      </w:r>
      <w:r>
        <w:t xml:space="preserve"> for </w:t>
      </w:r>
      <w:r>
        <w:lastRenderedPageBreak/>
        <w:t xml:space="preserve">the NR architecture option 4 which is presented in Figure 3. </w:t>
      </w:r>
      <w:r w:rsidR="008754E1">
        <w:t xml:space="preserve"> </w:t>
      </w:r>
      <w:r w:rsidR="00253453">
        <w:t>Other options (e.g. the case when the UE is only connected to NR but performs measurements in E-UTRA) need further studies.</w:t>
      </w:r>
    </w:p>
    <w:p w14:paraId="0812F3AE" w14:textId="77777777" w:rsidR="008754E1" w:rsidRDefault="008754E1" w:rsidP="008754E1">
      <w:r>
        <w:rPr>
          <w:noProof/>
          <w:lang w:val="fi-FI" w:eastAsia="fi-FI"/>
        </w:rPr>
        <w:drawing>
          <wp:inline distT="0" distB="0" distL="0" distR="0" wp14:anchorId="0CA51C69" wp14:editId="353F9CF8">
            <wp:extent cx="6115050" cy="17907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86036" w14:textId="60BD8A4A" w:rsidR="00F7508D" w:rsidRDefault="00F7508D" w:rsidP="00F7508D">
      <w:pPr>
        <w:jc w:val="center"/>
      </w:pPr>
      <w:r>
        <w:t>Figure 3: Architecture option 4 in NR</w:t>
      </w:r>
    </w:p>
    <w:p w14:paraId="70E5D04C" w14:textId="77777777" w:rsidR="00F7508D" w:rsidRPr="004A4F22" w:rsidRDefault="00F7508D" w:rsidP="00F7508D">
      <w:pPr>
        <w:pStyle w:val="BodyText"/>
        <w:rPr>
          <w:bCs/>
        </w:rPr>
      </w:pPr>
    </w:p>
    <w:p w14:paraId="5B9842B8" w14:textId="65389C7A" w:rsidR="008754E1" w:rsidRPr="006E2D22" w:rsidRDefault="00F7508D" w:rsidP="00EA1E5D">
      <w:pPr>
        <w:pStyle w:val="BodyText"/>
        <w:numPr>
          <w:ilvl w:val="0"/>
          <w:numId w:val="10"/>
        </w:numPr>
        <w:ind w:left="1560" w:hanging="1560"/>
        <w:rPr>
          <w:b/>
        </w:rPr>
      </w:pPr>
      <w:r>
        <w:rPr>
          <w:b/>
        </w:rPr>
        <w:t xml:space="preserve">Transporting of LPP between 5G-CN and UE through gNB </w:t>
      </w:r>
      <w:r w:rsidR="00DE20AE">
        <w:rPr>
          <w:b/>
        </w:rPr>
        <w:t xml:space="preserve">supports positioning </w:t>
      </w:r>
      <w:r w:rsidR="00253453">
        <w:rPr>
          <w:b/>
        </w:rPr>
        <w:t xml:space="preserve">at least </w:t>
      </w:r>
      <w:r w:rsidR="00DE20AE">
        <w:rPr>
          <w:b/>
        </w:rPr>
        <w:t xml:space="preserve">in </w:t>
      </w:r>
      <w:r>
        <w:rPr>
          <w:b/>
        </w:rPr>
        <w:t>the architecture option 4.</w:t>
      </w:r>
    </w:p>
    <w:p w14:paraId="6DAAF8C8" w14:textId="77777777" w:rsidR="00C01F33" w:rsidRDefault="00C01F33" w:rsidP="00CE0424">
      <w:pPr>
        <w:pStyle w:val="Heading1"/>
      </w:pPr>
      <w:r w:rsidRPr="00CE0424">
        <w:t>Conclusion</w:t>
      </w:r>
    </w:p>
    <w:p w14:paraId="280A0126" w14:textId="201F99D0" w:rsidR="004158C2" w:rsidRDefault="004158C2" w:rsidP="00D26B46">
      <w:pPr>
        <w:pStyle w:val="BodyText"/>
      </w:pPr>
      <w:r>
        <w:t>In the previous section, the following has been observed:</w:t>
      </w:r>
    </w:p>
    <w:p w14:paraId="36D3AFB7" w14:textId="77777777" w:rsidR="002C7FAD" w:rsidRDefault="002C7FAD" w:rsidP="002C7FAD">
      <w:pPr>
        <w:pStyle w:val="ListParagraph"/>
      </w:pPr>
    </w:p>
    <w:p w14:paraId="7208D08D" w14:textId="77777777" w:rsidR="002C7FAD" w:rsidRDefault="002C7FAD" w:rsidP="00172B1E">
      <w:pPr>
        <w:pStyle w:val="BodyText"/>
        <w:numPr>
          <w:ilvl w:val="0"/>
          <w:numId w:val="20"/>
        </w:numPr>
        <w:ind w:left="1555" w:hanging="1555"/>
        <w:rPr>
          <w:b/>
        </w:rPr>
      </w:pPr>
      <w:r>
        <w:rPr>
          <w:b/>
        </w:rPr>
        <w:t>LPP support for E-UTRAN RAT dependent positioning methods include OTDOA, ECID and PRS-based TBS positioning schemes</w:t>
      </w:r>
      <w:r w:rsidRPr="00A87C47">
        <w:rPr>
          <w:b/>
        </w:rPr>
        <w:t>.</w:t>
      </w:r>
    </w:p>
    <w:p w14:paraId="6598F559" w14:textId="77777777" w:rsidR="00172B1E" w:rsidRDefault="002C7FAD" w:rsidP="00172B1E">
      <w:pPr>
        <w:pStyle w:val="BodyText"/>
        <w:numPr>
          <w:ilvl w:val="0"/>
          <w:numId w:val="20"/>
        </w:numPr>
        <w:ind w:left="1560" w:hanging="1560"/>
        <w:rPr>
          <w:b/>
        </w:rPr>
      </w:pPr>
      <w:r>
        <w:rPr>
          <w:b/>
        </w:rPr>
        <w:t>LPP support for RAT independent positioning methods include GNSS/A-GNSS, MBS, sensor, WLAN and Bluetooth- based positioning schemes</w:t>
      </w:r>
      <w:r w:rsidRPr="00A87C47">
        <w:rPr>
          <w:b/>
        </w:rPr>
        <w:t>.</w:t>
      </w:r>
    </w:p>
    <w:p w14:paraId="19C3A9AF" w14:textId="77777777" w:rsidR="00172B1E" w:rsidRDefault="00172B1E" w:rsidP="00172B1E">
      <w:pPr>
        <w:pStyle w:val="BodyText"/>
        <w:numPr>
          <w:ilvl w:val="0"/>
          <w:numId w:val="20"/>
        </w:numPr>
        <w:ind w:left="1560" w:hanging="1560"/>
        <w:rPr>
          <w:b/>
        </w:rPr>
      </w:pPr>
      <w:r w:rsidRPr="00172B1E">
        <w:rPr>
          <w:b/>
        </w:rPr>
        <w:t>LPP may also support RTK-GNSS and IMU-based positioning.</w:t>
      </w:r>
    </w:p>
    <w:p w14:paraId="4B7F738F" w14:textId="49343961" w:rsidR="00172B1E" w:rsidRPr="00172B1E" w:rsidRDefault="00172B1E" w:rsidP="00172B1E">
      <w:pPr>
        <w:pStyle w:val="BodyText"/>
        <w:numPr>
          <w:ilvl w:val="0"/>
          <w:numId w:val="20"/>
        </w:numPr>
        <w:ind w:left="1560" w:hanging="1560"/>
        <w:rPr>
          <w:b/>
        </w:rPr>
      </w:pPr>
      <w:r w:rsidRPr="00172B1E">
        <w:rPr>
          <w:b/>
        </w:rPr>
        <w:t>Transporting of LPP between 5G-CN and UE through gNB supports positioning</w:t>
      </w:r>
      <w:r w:rsidR="00253453">
        <w:rPr>
          <w:b/>
        </w:rPr>
        <w:t xml:space="preserve"> at least</w:t>
      </w:r>
      <w:r w:rsidRPr="00172B1E">
        <w:rPr>
          <w:b/>
        </w:rPr>
        <w:t xml:space="preserve"> in the architecture option 4.</w:t>
      </w:r>
    </w:p>
    <w:p w14:paraId="46CD9AD8" w14:textId="6BAC9453" w:rsidR="00E60122" w:rsidRPr="00E60122" w:rsidRDefault="00E60122" w:rsidP="00172B1E">
      <w:pPr>
        <w:pStyle w:val="BodyText"/>
        <w:ind w:left="1560"/>
        <w:rPr>
          <w:b/>
        </w:rPr>
      </w:pPr>
    </w:p>
    <w:p w14:paraId="777CEB1B" w14:textId="63B67ABA" w:rsidR="00A146AB" w:rsidRDefault="004158C2" w:rsidP="00A146AB">
      <w:pPr>
        <w:pStyle w:val="BodyText"/>
      </w:pPr>
      <w:r>
        <w:t>Based on these observations, we have proposed the following:</w:t>
      </w:r>
    </w:p>
    <w:p w14:paraId="19CA222E" w14:textId="77777777" w:rsidR="00172B1E" w:rsidRPr="00172B1E" w:rsidRDefault="00172B1E" w:rsidP="00172B1E">
      <w:pPr>
        <w:pStyle w:val="Proposal"/>
        <w:numPr>
          <w:ilvl w:val="0"/>
          <w:numId w:val="0"/>
        </w:numPr>
        <w:ind w:left="1701"/>
      </w:pPr>
    </w:p>
    <w:p w14:paraId="19192801" w14:textId="77777777" w:rsidR="00172B1E" w:rsidRDefault="00172B1E" w:rsidP="00172B1E">
      <w:pPr>
        <w:pStyle w:val="Proposal"/>
        <w:numPr>
          <w:ilvl w:val="0"/>
          <w:numId w:val="21"/>
        </w:numPr>
      </w:pPr>
      <w:r w:rsidRPr="00172B1E">
        <w:rPr>
          <w:lang w:val="en-US"/>
        </w:rPr>
        <w:t>The full scope of LPP shall be supported by NR System Architecture and NR devices.</w:t>
      </w:r>
    </w:p>
    <w:p w14:paraId="5DA373F4" w14:textId="77777777" w:rsidR="00172B1E" w:rsidRPr="00172B1E" w:rsidRDefault="00172B1E" w:rsidP="00172B1E">
      <w:pPr>
        <w:pStyle w:val="Proposal"/>
        <w:numPr>
          <w:ilvl w:val="0"/>
          <w:numId w:val="21"/>
        </w:numPr>
      </w:pPr>
      <w:r w:rsidRPr="00172B1E">
        <w:rPr>
          <w:lang w:val="en-US"/>
        </w:rPr>
        <w:t>NR RRC shall support LPP transport similar to LTE RRC.</w:t>
      </w:r>
    </w:p>
    <w:p w14:paraId="61F0325F" w14:textId="0A1A6E55" w:rsidR="00172B1E" w:rsidRDefault="00172B1E" w:rsidP="00172B1E">
      <w:pPr>
        <w:pStyle w:val="Proposal"/>
        <w:numPr>
          <w:ilvl w:val="0"/>
          <w:numId w:val="21"/>
        </w:numPr>
      </w:pPr>
      <w:r>
        <w:t>Direct Transfer messages in NR shall be designed in a similar manner as in LTE.</w:t>
      </w:r>
    </w:p>
    <w:p w14:paraId="33077052" w14:textId="085C41DE" w:rsidR="00172B1E" w:rsidRPr="00D54FD6" w:rsidRDefault="00172B1E" w:rsidP="00172B1E">
      <w:pPr>
        <w:pStyle w:val="Proposal"/>
        <w:numPr>
          <w:ilvl w:val="0"/>
          <w:numId w:val="21"/>
        </w:numPr>
      </w:pPr>
      <w:r w:rsidRPr="00172B1E">
        <w:rPr>
          <w:lang w:val="en-US"/>
        </w:rPr>
        <w:t xml:space="preserve">To comply with positioning requirements of Rel.15 NR, LPP for E-UTRAN RAT dependent and RAT independent positioning schemes including the ones added in Rel.15 LTE may be transported between 5G-CN and UE. </w:t>
      </w:r>
    </w:p>
    <w:p w14:paraId="4F3D1ECA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bookmarkStart w:id="3" w:name="_Ref456254943"/>
    <w:bookmarkStart w:id="4" w:name="_Ref456256904"/>
    <w:bookmarkStart w:id="5" w:name="_Ref455126129"/>
    <w:bookmarkStart w:id="6" w:name="_Ref174151459"/>
    <w:bookmarkStart w:id="7" w:name="_Ref189809556"/>
    <w:bookmarkStart w:id="8" w:name="_Ref458687908"/>
    <w:p w14:paraId="10E8ACB0" w14:textId="6C5697ED" w:rsidR="001A24DF" w:rsidRPr="001A24DF" w:rsidRDefault="006527DF" w:rsidP="006527DF">
      <w:pPr>
        <w:pStyle w:val="Reference"/>
        <w:rPr>
          <w:rFonts w:cs="Arial"/>
        </w:rPr>
      </w:pPr>
      <w:r w:rsidRPr="006527DF">
        <w:rPr>
          <w:rFonts w:cs="Arial"/>
        </w:rPr>
        <w:fldChar w:fldCharType="begin"/>
      </w:r>
      <w:r w:rsidRPr="006527DF">
        <w:rPr>
          <w:rFonts w:cs="Arial"/>
        </w:rPr>
        <w:instrText xml:space="preserve"> HYPERLINK "http://www.3gpp.org/ftp/tsg_ran/TSG_RAN/TSGR_76/Docs/RP-171434.zip" </w:instrText>
      </w:r>
      <w:r w:rsidRPr="006527DF">
        <w:rPr>
          <w:rFonts w:cs="Arial"/>
        </w:rPr>
        <w:fldChar w:fldCharType="separate"/>
      </w:r>
      <w:r w:rsidRPr="006527DF">
        <w:rPr>
          <w:rStyle w:val="Hyperlink"/>
          <w:rFonts w:cs="Arial"/>
        </w:rPr>
        <w:t>RP-171434</w:t>
      </w:r>
      <w:r w:rsidRPr="006527DF">
        <w:rPr>
          <w:rFonts w:cs="Arial"/>
        </w:rPr>
        <w:fldChar w:fldCharType="end"/>
      </w:r>
      <w:r w:rsidR="00DF2CE6">
        <w:rPr>
          <w:rFonts w:cs="Arial"/>
        </w:rPr>
        <w:t>, Reply LS on Emergency Support in NR, TSG-RAN, June 2017.</w:t>
      </w:r>
    </w:p>
    <w:bookmarkEnd w:id="3"/>
    <w:bookmarkEnd w:id="4"/>
    <w:bookmarkEnd w:id="5"/>
    <w:bookmarkEnd w:id="6"/>
    <w:bookmarkEnd w:id="7"/>
    <w:bookmarkEnd w:id="8"/>
    <w:p w14:paraId="0B8BECB2" w14:textId="7B79CB5F" w:rsidR="008B6D83" w:rsidRDefault="006527DF" w:rsidP="006527DF">
      <w:pPr>
        <w:pStyle w:val="Reference"/>
        <w:spacing w:line="276" w:lineRule="auto"/>
        <w:rPr>
          <w:rFonts w:cs="Arial"/>
        </w:rPr>
      </w:pPr>
      <w:r w:rsidRPr="006527DF">
        <w:rPr>
          <w:rFonts w:cs="Arial"/>
        </w:rPr>
        <w:fldChar w:fldCharType="begin"/>
      </w:r>
      <w:r w:rsidRPr="006527DF">
        <w:rPr>
          <w:rFonts w:cs="Arial"/>
        </w:rPr>
        <w:instrText xml:space="preserve"> HYPERLINK "http://www.3gpp.org/ftp/tsg_ran/TSG_RAN/TSGR_76/Docs/RP-171485.zip" </w:instrText>
      </w:r>
      <w:r w:rsidRPr="006527DF">
        <w:rPr>
          <w:rFonts w:cs="Arial"/>
        </w:rPr>
        <w:fldChar w:fldCharType="separate"/>
      </w:r>
      <w:r w:rsidRPr="006527DF">
        <w:rPr>
          <w:rStyle w:val="Hyperlink"/>
          <w:rFonts w:cs="Arial"/>
        </w:rPr>
        <w:t>RP-171485</w:t>
      </w:r>
      <w:r w:rsidRPr="006527DF">
        <w:rPr>
          <w:rFonts w:cs="Arial"/>
        </w:rPr>
        <w:fldChar w:fldCharType="end"/>
      </w:r>
      <w:r w:rsidR="00AE1E36">
        <w:rPr>
          <w:rFonts w:cs="Arial"/>
        </w:rPr>
        <w:t>, Revised WID on New Radio Access Technology, June 2017.</w:t>
      </w:r>
    </w:p>
    <w:p w14:paraId="635D77BC" w14:textId="269E72C7" w:rsidR="006527DF" w:rsidRDefault="006527DF" w:rsidP="00010E3F">
      <w:pPr>
        <w:pStyle w:val="Reference"/>
        <w:spacing w:line="276" w:lineRule="auto"/>
        <w:rPr>
          <w:rFonts w:cs="Arial"/>
        </w:rPr>
      </w:pPr>
      <w:r>
        <w:rPr>
          <w:rFonts w:cs="Arial"/>
        </w:rPr>
        <w:t>TS 36.355, LTE Positioning Protocol (LPP), Release 14.</w:t>
      </w:r>
    </w:p>
    <w:p w14:paraId="421A9124" w14:textId="2D9D4E8D" w:rsidR="00C11610" w:rsidRPr="006527DF" w:rsidRDefault="00BC6022" w:rsidP="006527DF">
      <w:pPr>
        <w:pStyle w:val="Reference"/>
        <w:spacing w:line="276" w:lineRule="auto"/>
        <w:rPr>
          <w:rFonts w:cs="Arial"/>
          <w:lang w:val="en-US"/>
        </w:rPr>
      </w:pPr>
      <w:hyperlink r:id="rId17" w:history="1">
        <w:r w:rsidR="006527DF" w:rsidRPr="006527DF">
          <w:rPr>
            <w:rStyle w:val="Hyperlink"/>
            <w:rFonts w:cs="Arial"/>
            <w:lang w:val="en-US"/>
          </w:rPr>
          <w:t>RP-171508</w:t>
        </w:r>
      </w:hyperlink>
      <w:r w:rsidR="006527DF">
        <w:rPr>
          <w:rFonts w:cs="Arial"/>
          <w:lang w:val="en-US"/>
        </w:rPr>
        <w:t>,</w:t>
      </w:r>
      <w:r w:rsidR="00EA1E5D" w:rsidRPr="006527DF">
        <w:rPr>
          <w:rFonts w:cs="Arial"/>
          <w:lang w:val="en-US"/>
        </w:rPr>
        <w:t xml:space="preserve"> </w:t>
      </w:r>
      <w:r w:rsidR="006527DF" w:rsidRPr="006527DF">
        <w:rPr>
          <w:rFonts w:cs="Arial"/>
        </w:rPr>
        <w:t>WID Update: UE Positioning Accuracy Enhancements for LTE, June</w:t>
      </w:r>
      <w:r w:rsidR="006527DF">
        <w:rPr>
          <w:rFonts w:cs="Arial"/>
          <w:lang w:val="en-US"/>
        </w:rPr>
        <w:t xml:space="preserve"> 2017.</w:t>
      </w:r>
    </w:p>
    <w:p w14:paraId="19AB34C7" w14:textId="4A867BCE" w:rsidR="00AE1E36" w:rsidRPr="00010E3F" w:rsidRDefault="00AE1E36" w:rsidP="00523145">
      <w:pPr>
        <w:pStyle w:val="Reference"/>
        <w:numPr>
          <w:ilvl w:val="0"/>
          <w:numId w:val="0"/>
        </w:numPr>
        <w:spacing w:line="276" w:lineRule="auto"/>
        <w:rPr>
          <w:rFonts w:cs="Arial"/>
        </w:rPr>
      </w:pPr>
    </w:p>
    <w:sectPr w:rsidR="00AE1E36" w:rsidRPr="00010E3F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A4B99" w14:textId="77777777" w:rsidR="00BC6022" w:rsidRDefault="00BC6022">
      <w:r>
        <w:separator/>
      </w:r>
    </w:p>
  </w:endnote>
  <w:endnote w:type="continuationSeparator" w:id="0">
    <w:p w14:paraId="099E3933" w14:textId="77777777" w:rsidR="00BC6022" w:rsidRDefault="00BC6022">
      <w:r>
        <w:continuationSeparator/>
      </w:r>
    </w:p>
  </w:endnote>
  <w:endnote w:type="continuationNotice" w:id="1">
    <w:p w14:paraId="5B7A4967" w14:textId="77777777" w:rsidR="00BC6022" w:rsidRDefault="00BC60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D61EF" w14:textId="2332D653" w:rsidR="00A60AA7" w:rsidRDefault="00A60A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59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59F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4BB55" w14:textId="77777777" w:rsidR="00BC6022" w:rsidRDefault="00BC6022">
      <w:r>
        <w:separator/>
      </w:r>
    </w:p>
  </w:footnote>
  <w:footnote w:type="continuationSeparator" w:id="0">
    <w:p w14:paraId="0BF44282" w14:textId="77777777" w:rsidR="00BC6022" w:rsidRDefault="00BC6022">
      <w:r>
        <w:continuationSeparator/>
      </w:r>
    </w:p>
  </w:footnote>
  <w:footnote w:type="continuationNotice" w:id="1">
    <w:p w14:paraId="3350A600" w14:textId="77777777" w:rsidR="00BC6022" w:rsidRDefault="00BC602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4BB3E" w14:textId="77777777" w:rsidR="00A60AA7" w:rsidRDefault="00A60A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448547A"/>
    <w:multiLevelType w:val="hybridMultilevel"/>
    <w:tmpl w:val="150A9E2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DD6FD1"/>
    <w:multiLevelType w:val="hybridMultilevel"/>
    <w:tmpl w:val="6B7E5770"/>
    <w:lvl w:ilvl="0" w:tplc="04988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BC3BF3"/>
    <w:multiLevelType w:val="hybridMultilevel"/>
    <w:tmpl w:val="C19E4B7A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085E52"/>
    <w:multiLevelType w:val="hybridMultilevel"/>
    <w:tmpl w:val="C19E4B7A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693854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13"/>
  </w:num>
  <w:num w:numId="10">
    <w:abstractNumId w:val="16"/>
  </w:num>
  <w:num w:numId="11">
    <w:abstractNumId w:val="8"/>
  </w:num>
  <w:num w:numId="12">
    <w:abstractNumId w:val="4"/>
  </w:num>
  <w:num w:numId="13">
    <w:abstractNumId w:val="12"/>
  </w:num>
  <w:num w:numId="14">
    <w:abstractNumId w:val="17"/>
  </w:num>
  <w:num w:numId="15">
    <w:abstractNumId w:val="8"/>
    <w:lvlOverride w:ilvl="0">
      <w:startOverride w:val="1"/>
    </w:lvlOverride>
  </w:num>
  <w:num w:numId="16">
    <w:abstractNumId w:val="5"/>
  </w:num>
  <w:num w:numId="17">
    <w:abstractNumId w:val="2"/>
  </w:num>
  <w:num w:numId="18">
    <w:abstractNumId w:val="1"/>
  </w:num>
  <w:num w:numId="19">
    <w:abstractNumId w:val="0"/>
  </w:num>
  <w:num w:numId="20">
    <w:abstractNumId w:val="15"/>
  </w:num>
  <w:num w:numId="21">
    <w:abstractNumId w:val="8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30C2"/>
    <w:rsid w:val="00006446"/>
    <w:rsid w:val="00006896"/>
    <w:rsid w:val="00006B58"/>
    <w:rsid w:val="000072B5"/>
    <w:rsid w:val="00007CDC"/>
    <w:rsid w:val="00010397"/>
    <w:rsid w:val="00010E3F"/>
    <w:rsid w:val="00011B28"/>
    <w:rsid w:val="00011B53"/>
    <w:rsid w:val="00015D15"/>
    <w:rsid w:val="00024D29"/>
    <w:rsid w:val="0002564D"/>
    <w:rsid w:val="00025ECA"/>
    <w:rsid w:val="0002786A"/>
    <w:rsid w:val="00027939"/>
    <w:rsid w:val="0003222E"/>
    <w:rsid w:val="000325B8"/>
    <w:rsid w:val="00034C15"/>
    <w:rsid w:val="00036BA1"/>
    <w:rsid w:val="000376BC"/>
    <w:rsid w:val="000422E2"/>
    <w:rsid w:val="0004243D"/>
    <w:rsid w:val="00042F22"/>
    <w:rsid w:val="000444EF"/>
    <w:rsid w:val="0004676E"/>
    <w:rsid w:val="0005087B"/>
    <w:rsid w:val="00052A07"/>
    <w:rsid w:val="000534E3"/>
    <w:rsid w:val="0005606A"/>
    <w:rsid w:val="00057117"/>
    <w:rsid w:val="000616E7"/>
    <w:rsid w:val="0006487E"/>
    <w:rsid w:val="000657C3"/>
    <w:rsid w:val="00065E1A"/>
    <w:rsid w:val="00072023"/>
    <w:rsid w:val="00077E5F"/>
    <w:rsid w:val="0008036A"/>
    <w:rsid w:val="00081AE6"/>
    <w:rsid w:val="00081D62"/>
    <w:rsid w:val="000834F6"/>
    <w:rsid w:val="00084862"/>
    <w:rsid w:val="000855EB"/>
    <w:rsid w:val="00085B52"/>
    <w:rsid w:val="00085CCC"/>
    <w:rsid w:val="000866F2"/>
    <w:rsid w:val="0009009F"/>
    <w:rsid w:val="00091557"/>
    <w:rsid w:val="000924C1"/>
    <w:rsid w:val="000924F0"/>
    <w:rsid w:val="00092A72"/>
    <w:rsid w:val="00093474"/>
    <w:rsid w:val="0009510F"/>
    <w:rsid w:val="000A0CA2"/>
    <w:rsid w:val="000A1B7B"/>
    <w:rsid w:val="000A56F2"/>
    <w:rsid w:val="000B010B"/>
    <w:rsid w:val="000B1AB1"/>
    <w:rsid w:val="000B2719"/>
    <w:rsid w:val="000B3A8F"/>
    <w:rsid w:val="000B4AB9"/>
    <w:rsid w:val="000B58C3"/>
    <w:rsid w:val="000B61E9"/>
    <w:rsid w:val="000C165A"/>
    <w:rsid w:val="000C2E19"/>
    <w:rsid w:val="000C6BC7"/>
    <w:rsid w:val="000D0D07"/>
    <w:rsid w:val="000D1B45"/>
    <w:rsid w:val="000D326B"/>
    <w:rsid w:val="000D32A1"/>
    <w:rsid w:val="000D4797"/>
    <w:rsid w:val="000D7FFD"/>
    <w:rsid w:val="000E0527"/>
    <w:rsid w:val="000E1E38"/>
    <w:rsid w:val="000E1E92"/>
    <w:rsid w:val="000E461A"/>
    <w:rsid w:val="000F06D6"/>
    <w:rsid w:val="000F0EB1"/>
    <w:rsid w:val="000F1106"/>
    <w:rsid w:val="000F3BE9"/>
    <w:rsid w:val="000F3F6C"/>
    <w:rsid w:val="000F687D"/>
    <w:rsid w:val="000F6A1E"/>
    <w:rsid w:val="000F6DF3"/>
    <w:rsid w:val="001005FF"/>
    <w:rsid w:val="001062FB"/>
    <w:rsid w:val="001063E6"/>
    <w:rsid w:val="00110B33"/>
    <w:rsid w:val="00113CF4"/>
    <w:rsid w:val="001153EA"/>
    <w:rsid w:val="00115643"/>
    <w:rsid w:val="00116765"/>
    <w:rsid w:val="00120CD4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824"/>
    <w:rsid w:val="00137AB5"/>
    <w:rsid w:val="00137F0B"/>
    <w:rsid w:val="0014650D"/>
    <w:rsid w:val="00151E23"/>
    <w:rsid w:val="001526E0"/>
    <w:rsid w:val="001551B5"/>
    <w:rsid w:val="001643A8"/>
    <w:rsid w:val="001659C1"/>
    <w:rsid w:val="00172B1E"/>
    <w:rsid w:val="00172C4F"/>
    <w:rsid w:val="00173995"/>
    <w:rsid w:val="00173A8E"/>
    <w:rsid w:val="00177795"/>
    <w:rsid w:val="0018143F"/>
    <w:rsid w:val="001833CD"/>
    <w:rsid w:val="00183EE0"/>
    <w:rsid w:val="00185DCF"/>
    <w:rsid w:val="00190AC1"/>
    <w:rsid w:val="0019242C"/>
    <w:rsid w:val="0019341A"/>
    <w:rsid w:val="001959B4"/>
    <w:rsid w:val="00196B5E"/>
    <w:rsid w:val="00197DF9"/>
    <w:rsid w:val="001A1987"/>
    <w:rsid w:val="001A1F01"/>
    <w:rsid w:val="001A24DF"/>
    <w:rsid w:val="001A2564"/>
    <w:rsid w:val="001A2D48"/>
    <w:rsid w:val="001A2D73"/>
    <w:rsid w:val="001A6173"/>
    <w:rsid w:val="001A6CBA"/>
    <w:rsid w:val="001B0D97"/>
    <w:rsid w:val="001B148F"/>
    <w:rsid w:val="001B21C4"/>
    <w:rsid w:val="001B2C40"/>
    <w:rsid w:val="001B4D93"/>
    <w:rsid w:val="001B5A5D"/>
    <w:rsid w:val="001B5D49"/>
    <w:rsid w:val="001C1CE5"/>
    <w:rsid w:val="001C3D2A"/>
    <w:rsid w:val="001C4D8A"/>
    <w:rsid w:val="001C6495"/>
    <w:rsid w:val="001D0271"/>
    <w:rsid w:val="001D274A"/>
    <w:rsid w:val="001D51BA"/>
    <w:rsid w:val="001D6307"/>
    <w:rsid w:val="001D6342"/>
    <w:rsid w:val="001D6D53"/>
    <w:rsid w:val="001E0A77"/>
    <w:rsid w:val="001E310E"/>
    <w:rsid w:val="001E58E2"/>
    <w:rsid w:val="001E7AED"/>
    <w:rsid w:val="001F3916"/>
    <w:rsid w:val="001F54C5"/>
    <w:rsid w:val="001F5C52"/>
    <w:rsid w:val="001F662C"/>
    <w:rsid w:val="001F7074"/>
    <w:rsid w:val="001F72FE"/>
    <w:rsid w:val="001F74A2"/>
    <w:rsid w:val="00200490"/>
    <w:rsid w:val="00201F3A"/>
    <w:rsid w:val="00203F96"/>
    <w:rsid w:val="00204372"/>
    <w:rsid w:val="002069B2"/>
    <w:rsid w:val="00207FA3"/>
    <w:rsid w:val="002113AD"/>
    <w:rsid w:val="00214DA8"/>
    <w:rsid w:val="00215423"/>
    <w:rsid w:val="002158FA"/>
    <w:rsid w:val="00216201"/>
    <w:rsid w:val="002176CE"/>
    <w:rsid w:val="00220600"/>
    <w:rsid w:val="002224DB"/>
    <w:rsid w:val="00223FCB"/>
    <w:rsid w:val="00224616"/>
    <w:rsid w:val="002252C3"/>
    <w:rsid w:val="00225C54"/>
    <w:rsid w:val="00227994"/>
    <w:rsid w:val="00230765"/>
    <w:rsid w:val="0023085B"/>
    <w:rsid w:val="002319E4"/>
    <w:rsid w:val="00234FBD"/>
    <w:rsid w:val="00235632"/>
    <w:rsid w:val="00235872"/>
    <w:rsid w:val="00235925"/>
    <w:rsid w:val="002363F2"/>
    <w:rsid w:val="00241559"/>
    <w:rsid w:val="00242F1F"/>
    <w:rsid w:val="002435B3"/>
    <w:rsid w:val="002458EB"/>
    <w:rsid w:val="002500C8"/>
    <w:rsid w:val="0025275F"/>
    <w:rsid w:val="00253453"/>
    <w:rsid w:val="00256DAD"/>
    <w:rsid w:val="00257543"/>
    <w:rsid w:val="00257C9E"/>
    <w:rsid w:val="002617E7"/>
    <w:rsid w:val="00261FC8"/>
    <w:rsid w:val="00264228"/>
    <w:rsid w:val="00264334"/>
    <w:rsid w:val="0026473E"/>
    <w:rsid w:val="00266214"/>
    <w:rsid w:val="00267C83"/>
    <w:rsid w:val="002705DE"/>
    <w:rsid w:val="0027144F"/>
    <w:rsid w:val="00271F3A"/>
    <w:rsid w:val="00273278"/>
    <w:rsid w:val="002737F4"/>
    <w:rsid w:val="00277139"/>
    <w:rsid w:val="002805F5"/>
    <w:rsid w:val="00280751"/>
    <w:rsid w:val="0028280A"/>
    <w:rsid w:val="00283836"/>
    <w:rsid w:val="00286ACD"/>
    <w:rsid w:val="00287838"/>
    <w:rsid w:val="002907B5"/>
    <w:rsid w:val="00291562"/>
    <w:rsid w:val="00291B6E"/>
    <w:rsid w:val="00292EB7"/>
    <w:rsid w:val="00293B83"/>
    <w:rsid w:val="00296227"/>
    <w:rsid w:val="00296F44"/>
    <w:rsid w:val="0029776A"/>
    <w:rsid w:val="0029777D"/>
    <w:rsid w:val="002A055E"/>
    <w:rsid w:val="002A1D4E"/>
    <w:rsid w:val="002A284E"/>
    <w:rsid w:val="002A2869"/>
    <w:rsid w:val="002A6B70"/>
    <w:rsid w:val="002B0D3E"/>
    <w:rsid w:val="002B223F"/>
    <w:rsid w:val="002B24D6"/>
    <w:rsid w:val="002B688A"/>
    <w:rsid w:val="002C1899"/>
    <w:rsid w:val="002C41E6"/>
    <w:rsid w:val="002C5255"/>
    <w:rsid w:val="002C7FAD"/>
    <w:rsid w:val="002D071A"/>
    <w:rsid w:val="002D34B2"/>
    <w:rsid w:val="002D7637"/>
    <w:rsid w:val="002E17F2"/>
    <w:rsid w:val="002E38A0"/>
    <w:rsid w:val="002E3EA2"/>
    <w:rsid w:val="002E7CAE"/>
    <w:rsid w:val="002F0BA2"/>
    <w:rsid w:val="002F2734"/>
    <w:rsid w:val="002F2771"/>
    <w:rsid w:val="002F37A9"/>
    <w:rsid w:val="00301CE6"/>
    <w:rsid w:val="0030256B"/>
    <w:rsid w:val="00303BD7"/>
    <w:rsid w:val="0030435A"/>
    <w:rsid w:val="0030501F"/>
    <w:rsid w:val="003065F6"/>
    <w:rsid w:val="00307BA1"/>
    <w:rsid w:val="003114F4"/>
    <w:rsid w:val="00311702"/>
    <w:rsid w:val="00311D20"/>
    <w:rsid w:val="00311E82"/>
    <w:rsid w:val="00312FF4"/>
    <w:rsid w:val="00313FD6"/>
    <w:rsid w:val="003143BD"/>
    <w:rsid w:val="003203ED"/>
    <w:rsid w:val="0032052F"/>
    <w:rsid w:val="00321307"/>
    <w:rsid w:val="00322C9F"/>
    <w:rsid w:val="00324D23"/>
    <w:rsid w:val="00330666"/>
    <w:rsid w:val="00331751"/>
    <w:rsid w:val="00334579"/>
    <w:rsid w:val="00334AF2"/>
    <w:rsid w:val="00335858"/>
    <w:rsid w:val="00336BDA"/>
    <w:rsid w:val="00336DAC"/>
    <w:rsid w:val="00342BD7"/>
    <w:rsid w:val="00343A07"/>
    <w:rsid w:val="0034475E"/>
    <w:rsid w:val="00346DB5"/>
    <w:rsid w:val="00347296"/>
    <w:rsid w:val="003477B1"/>
    <w:rsid w:val="00350DD4"/>
    <w:rsid w:val="0035482C"/>
    <w:rsid w:val="00357380"/>
    <w:rsid w:val="003602D9"/>
    <w:rsid w:val="003604CE"/>
    <w:rsid w:val="0036137D"/>
    <w:rsid w:val="0036383C"/>
    <w:rsid w:val="00367F1E"/>
    <w:rsid w:val="00370E47"/>
    <w:rsid w:val="003742AC"/>
    <w:rsid w:val="00377CE1"/>
    <w:rsid w:val="003806FB"/>
    <w:rsid w:val="00380E21"/>
    <w:rsid w:val="00385BF0"/>
    <w:rsid w:val="00386D56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C4"/>
    <w:rsid w:val="003B7FE5"/>
    <w:rsid w:val="003C11C8"/>
    <w:rsid w:val="003C2702"/>
    <w:rsid w:val="003C306E"/>
    <w:rsid w:val="003C5162"/>
    <w:rsid w:val="003C7806"/>
    <w:rsid w:val="003D109F"/>
    <w:rsid w:val="003D18AD"/>
    <w:rsid w:val="003D1DFF"/>
    <w:rsid w:val="003D2477"/>
    <w:rsid w:val="003D2478"/>
    <w:rsid w:val="003D2FC4"/>
    <w:rsid w:val="003D3C45"/>
    <w:rsid w:val="003D5B1F"/>
    <w:rsid w:val="003E15FA"/>
    <w:rsid w:val="003E55E4"/>
    <w:rsid w:val="003E74E3"/>
    <w:rsid w:val="003E7B80"/>
    <w:rsid w:val="003F01DB"/>
    <w:rsid w:val="003F05C7"/>
    <w:rsid w:val="003F081C"/>
    <w:rsid w:val="003F11B0"/>
    <w:rsid w:val="003F2CD4"/>
    <w:rsid w:val="003F6BBE"/>
    <w:rsid w:val="003F6D81"/>
    <w:rsid w:val="004000E8"/>
    <w:rsid w:val="0040200D"/>
    <w:rsid w:val="0040236A"/>
    <w:rsid w:val="00402B7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8C2"/>
    <w:rsid w:val="00416B29"/>
    <w:rsid w:val="00417529"/>
    <w:rsid w:val="00421105"/>
    <w:rsid w:val="004242F4"/>
    <w:rsid w:val="00427248"/>
    <w:rsid w:val="00437447"/>
    <w:rsid w:val="00441A92"/>
    <w:rsid w:val="00441D0F"/>
    <w:rsid w:val="00444F56"/>
    <w:rsid w:val="00446488"/>
    <w:rsid w:val="004517AA"/>
    <w:rsid w:val="00452CAC"/>
    <w:rsid w:val="0045524C"/>
    <w:rsid w:val="00455AD1"/>
    <w:rsid w:val="00457565"/>
    <w:rsid w:val="00457B71"/>
    <w:rsid w:val="004603F5"/>
    <w:rsid w:val="00465F3A"/>
    <w:rsid w:val="004669E2"/>
    <w:rsid w:val="00470C31"/>
    <w:rsid w:val="004734D0"/>
    <w:rsid w:val="0047556B"/>
    <w:rsid w:val="00477768"/>
    <w:rsid w:val="00485A23"/>
    <w:rsid w:val="00492BC5"/>
    <w:rsid w:val="004964F1"/>
    <w:rsid w:val="004A0199"/>
    <w:rsid w:val="004A07A0"/>
    <w:rsid w:val="004A16BC"/>
    <w:rsid w:val="004A2B94"/>
    <w:rsid w:val="004A4F22"/>
    <w:rsid w:val="004A7A8C"/>
    <w:rsid w:val="004B7C0C"/>
    <w:rsid w:val="004C1B75"/>
    <w:rsid w:val="004C2F28"/>
    <w:rsid w:val="004C3898"/>
    <w:rsid w:val="004C41AE"/>
    <w:rsid w:val="004D328C"/>
    <w:rsid w:val="004D36B1"/>
    <w:rsid w:val="004D640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2A7"/>
    <w:rsid w:val="004F7A0F"/>
    <w:rsid w:val="005032AF"/>
    <w:rsid w:val="00506557"/>
    <w:rsid w:val="0050677A"/>
    <w:rsid w:val="005108D8"/>
    <w:rsid w:val="005116F9"/>
    <w:rsid w:val="00514F48"/>
    <w:rsid w:val="005153A7"/>
    <w:rsid w:val="00517DC6"/>
    <w:rsid w:val="005219CF"/>
    <w:rsid w:val="00523145"/>
    <w:rsid w:val="00523EA0"/>
    <w:rsid w:val="0052428F"/>
    <w:rsid w:val="00524688"/>
    <w:rsid w:val="00524C90"/>
    <w:rsid w:val="00534B59"/>
    <w:rsid w:val="00536759"/>
    <w:rsid w:val="00537C62"/>
    <w:rsid w:val="00546970"/>
    <w:rsid w:val="005501C2"/>
    <w:rsid w:val="00551BA0"/>
    <w:rsid w:val="00554E19"/>
    <w:rsid w:val="0055635A"/>
    <w:rsid w:val="0055719E"/>
    <w:rsid w:val="0056121F"/>
    <w:rsid w:val="00563637"/>
    <w:rsid w:val="00572505"/>
    <w:rsid w:val="00581993"/>
    <w:rsid w:val="00582809"/>
    <w:rsid w:val="0058318F"/>
    <w:rsid w:val="0058342B"/>
    <w:rsid w:val="0058798C"/>
    <w:rsid w:val="005900FA"/>
    <w:rsid w:val="005935A4"/>
    <w:rsid w:val="005948C2"/>
    <w:rsid w:val="00595DCA"/>
    <w:rsid w:val="00596A93"/>
    <w:rsid w:val="0059779B"/>
    <w:rsid w:val="005A209A"/>
    <w:rsid w:val="005A2C57"/>
    <w:rsid w:val="005A662D"/>
    <w:rsid w:val="005A69FF"/>
    <w:rsid w:val="005A77B9"/>
    <w:rsid w:val="005B1B78"/>
    <w:rsid w:val="005B35D7"/>
    <w:rsid w:val="005B392A"/>
    <w:rsid w:val="005B3AA3"/>
    <w:rsid w:val="005B6F83"/>
    <w:rsid w:val="005C1BA7"/>
    <w:rsid w:val="005C3554"/>
    <w:rsid w:val="005C74FB"/>
    <w:rsid w:val="005D1602"/>
    <w:rsid w:val="005D5B80"/>
    <w:rsid w:val="005E2BAF"/>
    <w:rsid w:val="005E385F"/>
    <w:rsid w:val="005E3B53"/>
    <w:rsid w:val="005E5B81"/>
    <w:rsid w:val="005E6827"/>
    <w:rsid w:val="005F2CB1"/>
    <w:rsid w:val="005F3025"/>
    <w:rsid w:val="005F34FB"/>
    <w:rsid w:val="005F618C"/>
    <w:rsid w:val="005F70BD"/>
    <w:rsid w:val="0060283C"/>
    <w:rsid w:val="0060316E"/>
    <w:rsid w:val="00604D02"/>
    <w:rsid w:val="00604F14"/>
    <w:rsid w:val="00605F62"/>
    <w:rsid w:val="00611B83"/>
    <w:rsid w:val="00613257"/>
    <w:rsid w:val="0061724A"/>
    <w:rsid w:val="00617A18"/>
    <w:rsid w:val="0062010C"/>
    <w:rsid w:val="00620A71"/>
    <w:rsid w:val="00620D80"/>
    <w:rsid w:val="00622502"/>
    <w:rsid w:val="006234A6"/>
    <w:rsid w:val="00624D23"/>
    <w:rsid w:val="00630001"/>
    <w:rsid w:val="00630CCE"/>
    <w:rsid w:val="00631139"/>
    <w:rsid w:val="006311B3"/>
    <w:rsid w:val="006316E1"/>
    <w:rsid w:val="0063284C"/>
    <w:rsid w:val="00636398"/>
    <w:rsid w:val="006368D3"/>
    <w:rsid w:val="006377EC"/>
    <w:rsid w:val="00640BD3"/>
    <w:rsid w:val="0064151F"/>
    <w:rsid w:val="00641533"/>
    <w:rsid w:val="0064208D"/>
    <w:rsid w:val="006425C6"/>
    <w:rsid w:val="00643475"/>
    <w:rsid w:val="0064396A"/>
    <w:rsid w:val="0064624E"/>
    <w:rsid w:val="00650AB9"/>
    <w:rsid w:val="006527DF"/>
    <w:rsid w:val="006554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25"/>
    <w:rsid w:val="00674CC3"/>
    <w:rsid w:val="00675C72"/>
    <w:rsid w:val="00675F65"/>
    <w:rsid w:val="006771F9"/>
    <w:rsid w:val="006776D7"/>
    <w:rsid w:val="00681003"/>
    <w:rsid w:val="006817C9"/>
    <w:rsid w:val="00683ECE"/>
    <w:rsid w:val="0069133C"/>
    <w:rsid w:val="006938BB"/>
    <w:rsid w:val="00695FC2"/>
    <w:rsid w:val="00696949"/>
    <w:rsid w:val="00696ACF"/>
    <w:rsid w:val="00697052"/>
    <w:rsid w:val="006A1E71"/>
    <w:rsid w:val="006A46FB"/>
    <w:rsid w:val="006A5E28"/>
    <w:rsid w:val="006A697B"/>
    <w:rsid w:val="006A7AFF"/>
    <w:rsid w:val="006B0CDE"/>
    <w:rsid w:val="006B1816"/>
    <w:rsid w:val="006B2099"/>
    <w:rsid w:val="006B39F6"/>
    <w:rsid w:val="006B50CF"/>
    <w:rsid w:val="006C03B8"/>
    <w:rsid w:val="006C2176"/>
    <w:rsid w:val="006C5EC9"/>
    <w:rsid w:val="006C6059"/>
    <w:rsid w:val="006C7391"/>
    <w:rsid w:val="006C7522"/>
    <w:rsid w:val="006D6F08"/>
    <w:rsid w:val="006E062C"/>
    <w:rsid w:val="006E28B7"/>
    <w:rsid w:val="006E2D22"/>
    <w:rsid w:val="006E3310"/>
    <w:rsid w:val="006E4AA6"/>
    <w:rsid w:val="006E4E39"/>
    <w:rsid w:val="006E565E"/>
    <w:rsid w:val="006E673D"/>
    <w:rsid w:val="006E7D3B"/>
    <w:rsid w:val="006F1B70"/>
    <w:rsid w:val="006F341D"/>
    <w:rsid w:val="006F3CDE"/>
    <w:rsid w:val="006F58D4"/>
    <w:rsid w:val="007032B8"/>
    <w:rsid w:val="0070346E"/>
    <w:rsid w:val="00704EDB"/>
    <w:rsid w:val="0070537F"/>
    <w:rsid w:val="00706101"/>
    <w:rsid w:val="00707072"/>
    <w:rsid w:val="007075A7"/>
    <w:rsid w:val="00707D61"/>
    <w:rsid w:val="00711C83"/>
    <w:rsid w:val="00712287"/>
    <w:rsid w:val="00712772"/>
    <w:rsid w:val="007148D3"/>
    <w:rsid w:val="00715648"/>
    <w:rsid w:val="00715B9A"/>
    <w:rsid w:val="00715DF1"/>
    <w:rsid w:val="00721593"/>
    <w:rsid w:val="0072595C"/>
    <w:rsid w:val="00726EA6"/>
    <w:rsid w:val="00727208"/>
    <w:rsid w:val="00727680"/>
    <w:rsid w:val="00727F0A"/>
    <w:rsid w:val="00727F9E"/>
    <w:rsid w:val="007348B1"/>
    <w:rsid w:val="00734B23"/>
    <w:rsid w:val="007362A6"/>
    <w:rsid w:val="00736D7D"/>
    <w:rsid w:val="00737922"/>
    <w:rsid w:val="00740E58"/>
    <w:rsid w:val="007445A0"/>
    <w:rsid w:val="0074524B"/>
    <w:rsid w:val="00747D8B"/>
    <w:rsid w:val="00751228"/>
    <w:rsid w:val="00751613"/>
    <w:rsid w:val="00752C9C"/>
    <w:rsid w:val="00755CB6"/>
    <w:rsid w:val="007560C0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48D"/>
    <w:rsid w:val="00787795"/>
    <w:rsid w:val="0079184B"/>
    <w:rsid w:val="007925EA"/>
    <w:rsid w:val="00793CD8"/>
    <w:rsid w:val="0079509F"/>
    <w:rsid w:val="00795C38"/>
    <w:rsid w:val="00795C92"/>
    <w:rsid w:val="00796231"/>
    <w:rsid w:val="00796A79"/>
    <w:rsid w:val="007A1CB3"/>
    <w:rsid w:val="007A306F"/>
    <w:rsid w:val="007A43A6"/>
    <w:rsid w:val="007A58A6"/>
    <w:rsid w:val="007A737E"/>
    <w:rsid w:val="007B1DBB"/>
    <w:rsid w:val="007B3D2D"/>
    <w:rsid w:val="007B50AE"/>
    <w:rsid w:val="007B51DF"/>
    <w:rsid w:val="007B5600"/>
    <w:rsid w:val="007B5EB3"/>
    <w:rsid w:val="007B7232"/>
    <w:rsid w:val="007B733D"/>
    <w:rsid w:val="007C05DD"/>
    <w:rsid w:val="007C2287"/>
    <w:rsid w:val="007C3D18"/>
    <w:rsid w:val="007C60BF"/>
    <w:rsid w:val="007C6A07"/>
    <w:rsid w:val="007C73D5"/>
    <w:rsid w:val="007C75A1"/>
    <w:rsid w:val="007C77A5"/>
    <w:rsid w:val="007D04E5"/>
    <w:rsid w:val="007D0DE0"/>
    <w:rsid w:val="007D5901"/>
    <w:rsid w:val="007D7526"/>
    <w:rsid w:val="007E0E28"/>
    <w:rsid w:val="007E0F30"/>
    <w:rsid w:val="007E1D21"/>
    <w:rsid w:val="007E4610"/>
    <w:rsid w:val="007E4715"/>
    <w:rsid w:val="007E505B"/>
    <w:rsid w:val="007E59FD"/>
    <w:rsid w:val="007E7091"/>
    <w:rsid w:val="007F3049"/>
    <w:rsid w:val="00803FAE"/>
    <w:rsid w:val="0080605F"/>
    <w:rsid w:val="00807786"/>
    <w:rsid w:val="00811FCB"/>
    <w:rsid w:val="008158D6"/>
    <w:rsid w:val="008170C5"/>
    <w:rsid w:val="00817196"/>
    <w:rsid w:val="008235DB"/>
    <w:rsid w:val="00824A6E"/>
    <w:rsid w:val="00824AB4"/>
    <w:rsid w:val="00825C42"/>
    <w:rsid w:val="00825D25"/>
    <w:rsid w:val="00827D6F"/>
    <w:rsid w:val="008376AC"/>
    <w:rsid w:val="008416FD"/>
    <w:rsid w:val="008444E8"/>
    <w:rsid w:val="00844E80"/>
    <w:rsid w:val="00846FE7"/>
    <w:rsid w:val="008472AC"/>
    <w:rsid w:val="00850CEC"/>
    <w:rsid w:val="00856911"/>
    <w:rsid w:val="00860BEB"/>
    <w:rsid w:val="008677FD"/>
    <w:rsid w:val="008706D4"/>
    <w:rsid w:val="00870F8A"/>
    <w:rsid w:val="008719A4"/>
    <w:rsid w:val="00871D23"/>
    <w:rsid w:val="00874312"/>
    <w:rsid w:val="0087437C"/>
    <w:rsid w:val="008754E1"/>
    <w:rsid w:val="00875CD7"/>
    <w:rsid w:val="008760E0"/>
    <w:rsid w:val="00876B4D"/>
    <w:rsid w:val="00877F18"/>
    <w:rsid w:val="00894A88"/>
    <w:rsid w:val="008952BD"/>
    <w:rsid w:val="00895386"/>
    <w:rsid w:val="008A21FF"/>
    <w:rsid w:val="008A2CE2"/>
    <w:rsid w:val="008A2DA6"/>
    <w:rsid w:val="008A30AC"/>
    <w:rsid w:val="008A44B8"/>
    <w:rsid w:val="008A51A8"/>
    <w:rsid w:val="008A54C7"/>
    <w:rsid w:val="008A77D8"/>
    <w:rsid w:val="008A7912"/>
    <w:rsid w:val="008B0483"/>
    <w:rsid w:val="008B120C"/>
    <w:rsid w:val="008B5104"/>
    <w:rsid w:val="008B51A0"/>
    <w:rsid w:val="008B592A"/>
    <w:rsid w:val="008B6D83"/>
    <w:rsid w:val="008B7B5C"/>
    <w:rsid w:val="008C0687"/>
    <w:rsid w:val="008C0C99"/>
    <w:rsid w:val="008C2017"/>
    <w:rsid w:val="008C394C"/>
    <w:rsid w:val="008C4958"/>
    <w:rsid w:val="008C4BAA"/>
    <w:rsid w:val="008C6AE8"/>
    <w:rsid w:val="008C7573"/>
    <w:rsid w:val="008D34F1"/>
    <w:rsid w:val="008D39D8"/>
    <w:rsid w:val="008D6D1A"/>
    <w:rsid w:val="008D7620"/>
    <w:rsid w:val="008E065E"/>
    <w:rsid w:val="008E0927"/>
    <w:rsid w:val="008E1909"/>
    <w:rsid w:val="008E1A58"/>
    <w:rsid w:val="008E3313"/>
    <w:rsid w:val="008E5C9C"/>
    <w:rsid w:val="008E6846"/>
    <w:rsid w:val="008F0AE4"/>
    <w:rsid w:val="008F169D"/>
    <w:rsid w:val="008F1EAB"/>
    <w:rsid w:val="008F33DC"/>
    <w:rsid w:val="008F477F"/>
    <w:rsid w:val="008F7ADA"/>
    <w:rsid w:val="009007F8"/>
    <w:rsid w:val="009020BE"/>
    <w:rsid w:val="00902350"/>
    <w:rsid w:val="0090336B"/>
    <w:rsid w:val="00903AF6"/>
    <w:rsid w:val="009053AA"/>
    <w:rsid w:val="00905EB9"/>
    <w:rsid w:val="0090659A"/>
    <w:rsid w:val="00906939"/>
    <w:rsid w:val="00910B7D"/>
    <w:rsid w:val="00911502"/>
    <w:rsid w:val="00911DFB"/>
    <w:rsid w:val="009139D9"/>
    <w:rsid w:val="00913AFB"/>
    <w:rsid w:val="00913B51"/>
    <w:rsid w:val="00914AD8"/>
    <w:rsid w:val="00914D69"/>
    <w:rsid w:val="00916079"/>
    <w:rsid w:val="00917CE9"/>
    <w:rsid w:val="00920BF2"/>
    <w:rsid w:val="00921DD2"/>
    <w:rsid w:val="00922010"/>
    <w:rsid w:val="009258A4"/>
    <w:rsid w:val="00927BC5"/>
    <w:rsid w:val="009314D5"/>
    <w:rsid w:val="00931BD9"/>
    <w:rsid w:val="00932CDA"/>
    <w:rsid w:val="0093322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B10"/>
    <w:rsid w:val="0096430A"/>
    <w:rsid w:val="0096554B"/>
    <w:rsid w:val="0096584A"/>
    <w:rsid w:val="00971F08"/>
    <w:rsid w:val="00972FEB"/>
    <w:rsid w:val="0097603D"/>
    <w:rsid w:val="00976949"/>
    <w:rsid w:val="00980477"/>
    <w:rsid w:val="00980E0D"/>
    <w:rsid w:val="00981A97"/>
    <w:rsid w:val="009823E9"/>
    <w:rsid w:val="00985253"/>
    <w:rsid w:val="009853B3"/>
    <w:rsid w:val="00990630"/>
    <w:rsid w:val="00990A30"/>
    <w:rsid w:val="009911AE"/>
    <w:rsid w:val="00991761"/>
    <w:rsid w:val="00994DCA"/>
    <w:rsid w:val="009960EC"/>
    <w:rsid w:val="009970DD"/>
    <w:rsid w:val="009A024F"/>
    <w:rsid w:val="009A0FBA"/>
    <w:rsid w:val="009A11F5"/>
    <w:rsid w:val="009A1601"/>
    <w:rsid w:val="009A462D"/>
    <w:rsid w:val="009A5CBA"/>
    <w:rsid w:val="009A7536"/>
    <w:rsid w:val="009A79F8"/>
    <w:rsid w:val="009B1F30"/>
    <w:rsid w:val="009B3AC2"/>
    <w:rsid w:val="009B4DF4"/>
    <w:rsid w:val="009B564E"/>
    <w:rsid w:val="009B7E87"/>
    <w:rsid w:val="009C2637"/>
    <w:rsid w:val="009C403E"/>
    <w:rsid w:val="009D1FE8"/>
    <w:rsid w:val="009D2B94"/>
    <w:rsid w:val="009D4FF0"/>
    <w:rsid w:val="009D703C"/>
    <w:rsid w:val="009D718F"/>
    <w:rsid w:val="009E068F"/>
    <w:rsid w:val="009E14E0"/>
    <w:rsid w:val="009E35DB"/>
    <w:rsid w:val="009E47A3"/>
    <w:rsid w:val="009E67CE"/>
    <w:rsid w:val="009F08F3"/>
    <w:rsid w:val="009F344F"/>
    <w:rsid w:val="00A048A8"/>
    <w:rsid w:val="00A04F49"/>
    <w:rsid w:val="00A078FE"/>
    <w:rsid w:val="00A13E54"/>
    <w:rsid w:val="00A146AB"/>
    <w:rsid w:val="00A14B31"/>
    <w:rsid w:val="00A17094"/>
    <w:rsid w:val="00A17F63"/>
    <w:rsid w:val="00A2193B"/>
    <w:rsid w:val="00A2351A"/>
    <w:rsid w:val="00A264A9"/>
    <w:rsid w:val="00A26831"/>
    <w:rsid w:val="00A26DF8"/>
    <w:rsid w:val="00A27785"/>
    <w:rsid w:val="00A30187"/>
    <w:rsid w:val="00A30A42"/>
    <w:rsid w:val="00A3448A"/>
    <w:rsid w:val="00A34CCD"/>
    <w:rsid w:val="00A36297"/>
    <w:rsid w:val="00A41E2B"/>
    <w:rsid w:val="00A45B74"/>
    <w:rsid w:val="00A52E1D"/>
    <w:rsid w:val="00A55B4A"/>
    <w:rsid w:val="00A60AA7"/>
    <w:rsid w:val="00A61499"/>
    <w:rsid w:val="00A62A77"/>
    <w:rsid w:val="00A63483"/>
    <w:rsid w:val="00A63D6A"/>
    <w:rsid w:val="00A657D7"/>
    <w:rsid w:val="00A660AC"/>
    <w:rsid w:val="00A66C51"/>
    <w:rsid w:val="00A67E6C"/>
    <w:rsid w:val="00A71B99"/>
    <w:rsid w:val="00A739D0"/>
    <w:rsid w:val="00A74533"/>
    <w:rsid w:val="00A761D4"/>
    <w:rsid w:val="00A76529"/>
    <w:rsid w:val="00A76977"/>
    <w:rsid w:val="00A77EC4"/>
    <w:rsid w:val="00A81D38"/>
    <w:rsid w:val="00A82B6D"/>
    <w:rsid w:val="00A84A9D"/>
    <w:rsid w:val="00A87C47"/>
    <w:rsid w:val="00A92879"/>
    <w:rsid w:val="00A92E1E"/>
    <w:rsid w:val="00A93964"/>
    <w:rsid w:val="00A9442A"/>
    <w:rsid w:val="00A965C5"/>
    <w:rsid w:val="00AA0139"/>
    <w:rsid w:val="00AA016F"/>
    <w:rsid w:val="00AA1ED6"/>
    <w:rsid w:val="00AA377D"/>
    <w:rsid w:val="00AA51D6"/>
    <w:rsid w:val="00AB0BC8"/>
    <w:rsid w:val="00AB11CA"/>
    <w:rsid w:val="00AB14D9"/>
    <w:rsid w:val="00AB1BA6"/>
    <w:rsid w:val="00AB2350"/>
    <w:rsid w:val="00AB4AB8"/>
    <w:rsid w:val="00AB5233"/>
    <w:rsid w:val="00AB655E"/>
    <w:rsid w:val="00AC007F"/>
    <w:rsid w:val="00AC20C3"/>
    <w:rsid w:val="00AC2E25"/>
    <w:rsid w:val="00AC2ECD"/>
    <w:rsid w:val="00AC3119"/>
    <w:rsid w:val="00AC49FB"/>
    <w:rsid w:val="00AC55DA"/>
    <w:rsid w:val="00AC5A10"/>
    <w:rsid w:val="00AC5FFA"/>
    <w:rsid w:val="00AC635E"/>
    <w:rsid w:val="00AC6888"/>
    <w:rsid w:val="00AD0AA3"/>
    <w:rsid w:val="00AD1211"/>
    <w:rsid w:val="00AD15F7"/>
    <w:rsid w:val="00AD2920"/>
    <w:rsid w:val="00AD3F94"/>
    <w:rsid w:val="00AD4A5A"/>
    <w:rsid w:val="00AD4FC0"/>
    <w:rsid w:val="00AD5BC5"/>
    <w:rsid w:val="00AE1E36"/>
    <w:rsid w:val="00AE2157"/>
    <w:rsid w:val="00AE27AC"/>
    <w:rsid w:val="00AE3CE9"/>
    <w:rsid w:val="00AE40E0"/>
    <w:rsid w:val="00AE4C61"/>
    <w:rsid w:val="00AE4DBA"/>
    <w:rsid w:val="00AE4F07"/>
    <w:rsid w:val="00AE69FE"/>
    <w:rsid w:val="00AF1C5D"/>
    <w:rsid w:val="00AF4263"/>
    <w:rsid w:val="00AF42D7"/>
    <w:rsid w:val="00B006FE"/>
    <w:rsid w:val="00B007CB"/>
    <w:rsid w:val="00B02AA9"/>
    <w:rsid w:val="00B02FA3"/>
    <w:rsid w:val="00B05084"/>
    <w:rsid w:val="00B06CB4"/>
    <w:rsid w:val="00B13A6C"/>
    <w:rsid w:val="00B157F9"/>
    <w:rsid w:val="00B167F1"/>
    <w:rsid w:val="00B170AB"/>
    <w:rsid w:val="00B20256"/>
    <w:rsid w:val="00B20D09"/>
    <w:rsid w:val="00B250A3"/>
    <w:rsid w:val="00B2763F"/>
    <w:rsid w:val="00B27AAC"/>
    <w:rsid w:val="00B30929"/>
    <w:rsid w:val="00B3301E"/>
    <w:rsid w:val="00B336C6"/>
    <w:rsid w:val="00B372AA"/>
    <w:rsid w:val="00B40445"/>
    <w:rsid w:val="00B41888"/>
    <w:rsid w:val="00B43CD6"/>
    <w:rsid w:val="00B44014"/>
    <w:rsid w:val="00B45A52"/>
    <w:rsid w:val="00B46175"/>
    <w:rsid w:val="00B4674B"/>
    <w:rsid w:val="00B539DC"/>
    <w:rsid w:val="00B6045F"/>
    <w:rsid w:val="00B62AAA"/>
    <w:rsid w:val="00B664C7"/>
    <w:rsid w:val="00B66689"/>
    <w:rsid w:val="00B70298"/>
    <w:rsid w:val="00B7155D"/>
    <w:rsid w:val="00B739F6"/>
    <w:rsid w:val="00B81A6C"/>
    <w:rsid w:val="00B8301C"/>
    <w:rsid w:val="00B85DE5"/>
    <w:rsid w:val="00B87CD8"/>
    <w:rsid w:val="00B90F73"/>
    <w:rsid w:val="00B93B59"/>
    <w:rsid w:val="00B9406A"/>
    <w:rsid w:val="00BA2280"/>
    <w:rsid w:val="00BA2A08"/>
    <w:rsid w:val="00BA56D2"/>
    <w:rsid w:val="00BA76E0"/>
    <w:rsid w:val="00BB1BEB"/>
    <w:rsid w:val="00BB2A25"/>
    <w:rsid w:val="00BB362F"/>
    <w:rsid w:val="00BB4C80"/>
    <w:rsid w:val="00BB51E9"/>
    <w:rsid w:val="00BC0FDC"/>
    <w:rsid w:val="00BC3053"/>
    <w:rsid w:val="00BC4D2E"/>
    <w:rsid w:val="00BC6022"/>
    <w:rsid w:val="00BD0701"/>
    <w:rsid w:val="00BD2A1D"/>
    <w:rsid w:val="00BD48AC"/>
    <w:rsid w:val="00BD5F1A"/>
    <w:rsid w:val="00BD6748"/>
    <w:rsid w:val="00BD7EF4"/>
    <w:rsid w:val="00BE1234"/>
    <w:rsid w:val="00BE2FA6"/>
    <w:rsid w:val="00BE333F"/>
    <w:rsid w:val="00BE7406"/>
    <w:rsid w:val="00BE7603"/>
    <w:rsid w:val="00BF186A"/>
    <w:rsid w:val="00BF3279"/>
    <w:rsid w:val="00BF4DAC"/>
    <w:rsid w:val="00BF6459"/>
    <w:rsid w:val="00BF74C7"/>
    <w:rsid w:val="00C015F1"/>
    <w:rsid w:val="00C01F33"/>
    <w:rsid w:val="00C02700"/>
    <w:rsid w:val="00C02CC6"/>
    <w:rsid w:val="00C040F7"/>
    <w:rsid w:val="00C041B0"/>
    <w:rsid w:val="00C044AB"/>
    <w:rsid w:val="00C05706"/>
    <w:rsid w:val="00C07377"/>
    <w:rsid w:val="00C10478"/>
    <w:rsid w:val="00C11610"/>
    <w:rsid w:val="00C12107"/>
    <w:rsid w:val="00C14D4B"/>
    <w:rsid w:val="00C154BB"/>
    <w:rsid w:val="00C17D64"/>
    <w:rsid w:val="00C20AB5"/>
    <w:rsid w:val="00C279B5"/>
    <w:rsid w:val="00C27C45"/>
    <w:rsid w:val="00C31964"/>
    <w:rsid w:val="00C34FE8"/>
    <w:rsid w:val="00C3719D"/>
    <w:rsid w:val="00C54995"/>
    <w:rsid w:val="00C54D41"/>
    <w:rsid w:val="00C60783"/>
    <w:rsid w:val="00C64672"/>
    <w:rsid w:val="00C70697"/>
    <w:rsid w:val="00C715D4"/>
    <w:rsid w:val="00C72EF4"/>
    <w:rsid w:val="00C75D2F"/>
    <w:rsid w:val="00C767BE"/>
    <w:rsid w:val="00C76963"/>
    <w:rsid w:val="00C76C63"/>
    <w:rsid w:val="00C76E3C"/>
    <w:rsid w:val="00C81568"/>
    <w:rsid w:val="00C85664"/>
    <w:rsid w:val="00C86EDF"/>
    <w:rsid w:val="00C9027A"/>
    <w:rsid w:val="00C9068E"/>
    <w:rsid w:val="00C91811"/>
    <w:rsid w:val="00C91A48"/>
    <w:rsid w:val="00C93C4B"/>
    <w:rsid w:val="00C944AB"/>
    <w:rsid w:val="00C9566F"/>
    <w:rsid w:val="00C95B40"/>
    <w:rsid w:val="00CA1ED8"/>
    <w:rsid w:val="00CA3F64"/>
    <w:rsid w:val="00CA64DE"/>
    <w:rsid w:val="00CB1F63"/>
    <w:rsid w:val="00CB27CF"/>
    <w:rsid w:val="00CB2F7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416"/>
    <w:rsid w:val="00CE0424"/>
    <w:rsid w:val="00CE7561"/>
    <w:rsid w:val="00CE7603"/>
    <w:rsid w:val="00CF1354"/>
    <w:rsid w:val="00CF3B1F"/>
    <w:rsid w:val="00CF3BF6"/>
    <w:rsid w:val="00CF625B"/>
    <w:rsid w:val="00CF687E"/>
    <w:rsid w:val="00CF7E69"/>
    <w:rsid w:val="00D0232B"/>
    <w:rsid w:val="00D0349B"/>
    <w:rsid w:val="00D04434"/>
    <w:rsid w:val="00D04FDB"/>
    <w:rsid w:val="00D060F6"/>
    <w:rsid w:val="00D10249"/>
    <w:rsid w:val="00D115C3"/>
    <w:rsid w:val="00D11897"/>
    <w:rsid w:val="00D1241A"/>
    <w:rsid w:val="00D12A29"/>
    <w:rsid w:val="00D130C0"/>
    <w:rsid w:val="00D13135"/>
    <w:rsid w:val="00D13E4E"/>
    <w:rsid w:val="00D2214C"/>
    <w:rsid w:val="00D239A7"/>
    <w:rsid w:val="00D23F47"/>
    <w:rsid w:val="00D247FF"/>
    <w:rsid w:val="00D26B46"/>
    <w:rsid w:val="00D27CC3"/>
    <w:rsid w:val="00D3005B"/>
    <w:rsid w:val="00D3176C"/>
    <w:rsid w:val="00D31F48"/>
    <w:rsid w:val="00D337EA"/>
    <w:rsid w:val="00D36E71"/>
    <w:rsid w:val="00D37D87"/>
    <w:rsid w:val="00D40B33"/>
    <w:rsid w:val="00D419E4"/>
    <w:rsid w:val="00D4318F"/>
    <w:rsid w:val="00D438BF"/>
    <w:rsid w:val="00D440F8"/>
    <w:rsid w:val="00D44BA8"/>
    <w:rsid w:val="00D467CE"/>
    <w:rsid w:val="00D47081"/>
    <w:rsid w:val="00D47D06"/>
    <w:rsid w:val="00D546FF"/>
    <w:rsid w:val="00D54FD6"/>
    <w:rsid w:val="00D55AD5"/>
    <w:rsid w:val="00D5663F"/>
    <w:rsid w:val="00D576CA"/>
    <w:rsid w:val="00D579D0"/>
    <w:rsid w:val="00D60E13"/>
    <w:rsid w:val="00D61AF5"/>
    <w:rsid w:val="00D62CD5"/>
    <w:rsid w:val="00D6435F"/>
    <w:rsid w:val="00D652B5"/>
    <w:rsid w:val="00D66155"/>
    <w:rsid w:val="00D708B0"/>
    <w:rsid w:val="00D75C8E"/>
    <w:rsid w:val="00D77B1D"/>
    <w:rsid w:val="00D8021F"/>
    <w:rsid w:val="00D80383"/>
    <w:rsid w:val="00D823C6"/>
    <w:rsid w:val="00D82C39"/>
    <w:rsid w:val="00D82CB4"/>
    <w:rsid w:val="00D84D28"/>
    <w:rsid w:val="00D86202"/>
    <w:rsid w:val="00D86CA3"/>
    <w:rsid w:val="00D871CE"/>
    <w:rsid w:val="00D9196D"/>
    <w:rsid w:val="00D92982"/>
    <w:rsid w:val="00D94DED"/>
    <w:rsid w:val="00D95657"/>
    <w:rsid w:val="00DA305E"/>
    <w:rsid w:val="00DA32BE"/>
    <w:rsid w:val="00DA5007"/>
    <w:rsid w:val="00DA5417"/>
    <w:rsid w:val="00DA56E8"/>
    <w:rsid w:val="00DB09F6"/>
    <w:rsid w:val="00DB0A9F"/>
    <w:rsid w:val="00DB2A5F"/>
    <w:rsid w:val="00DB377D"/>
    <w:rsid w:val="00DC2140"/>
    <w:rsid w:val="00DC2D36"/>
    <w:rsid w:val="00DC4F42"/>
    <w:rsid w:val="00DC53EF"/>
    <w:rsid w:val="00DD2D9D"/>
    <w:rsid w:val="00DD39D5"/>
    <w:rsid w:val="00DD739C"/>
    <w:rsid w:val="00DE0FF8"/>
    <w:rsid w:val="00DE18FE"/>
    <w:rsid w:val="00DE20AE"/>
    <w:rsid w:val="00DE4478"/>
    <w:rsid w:val="00DE5608"/>
    <w:rsid w:val="00DE58D0"/>
    <w:rsid w:val="00DE5C7E"/>
    <w:rsid w:val="00DE654F"/>
    <w:rsid w:val="00DF0B6E"/>
    <w:rsid w:val="00DF15E0"/>
    <w:rsid w:val="00DF2CE6"/>
    <w:rsid w:val="00DF37A0"/>
    <w:rsid w:val="00DF7FBA"/>
    <w:rsid w:val="00E0243A"/>
    <w:rsid w:val="00E110E7"/>
    <w:rsid w:val="00E11B20"/>
    <w:rsid w:val="00E11FE0"/>
    <w:rsid w:val="00E1747B"/>
    <w:rsid w:val="00E17FA2"/>
    <w:rsid w:val="00E22330"/>
    <w:rsid w:val="00E22B90"/>
    <w:rsid w:val="00E30B5A"/>
    <w:rsid w:val="00E3123D"/>
    <w:rsid w:val="00E31461"/>
    <w:rsid w:val="00E31D43"/>
    <w:rsid w:val="00E32608"/>
    <w:rsid w:val="00E326AD"/>
    <w:rsid w:val="00E3309F"/>
    <w:rsid w:val="00E34188"/>
    <w:rsid w:val="00E345CD"/>
    <w:rsid w:val="00E34A3A"/>
    <w:rsid w:val="00E34B6E"/>
    <w:rsid w:val="00E35559"/>
    <w:rsid w:val="00E3723A"/>
    <w:rsid w:val="00E37860"/>
    <w:rsid w:val="00E37D8C"/>
    <w:rsid w:val="00E413E2"/>
    <w:rsid w:val="00E446F1"/>
    <w:rsid w:val="00E46886"/>
    <w:rsid w:val="00E4782A"/>
    <w:rsid w:val="00E47AEF"/>
    <w:rsid w:val="00E528F4"/>
    <w:rsid w:val="00E53B75"/>
    <w:rsid w:val="00E541DF"/>
    <w:rsid w:val="00E54E3B"/>
    <w:rsid w:val="00E57565"/>
    <w:rsid w:val="00E60122"/>
    <w:rsid w:val="00E63838"/>
    <w:rsid w:val="00E64434"/>
    <w:rsid w:val="00E64CF3"/>
    <w:rsid w:val="00E66999"/>
    <w:rsid w:val="00E66EC9"/>
    <w:rsid w:val="00E67C51"/>
    <w:rsid w:val="00E72EFC"/>
    <w:rsid w:val="00E758EC"/>
    <w:rsid w:val="00E8118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E5D"/>
    <w:rsid w:val="00EA3F61"/>
    <w:rsid w:val="00EA4D55"/>
    <w:rsid w:val="00EA78D3"/>
    <w:rsid w:val="00EA7A41"/>
    <w:rsid w:val="00EB077B"/>
    <w:rsid w:val="00EB21D0"/>
    <w:rsid w:val="00EB2EB5"/>
    <w:rsid w:val="00EB4EA2"/>
    <w:rsid w:val="00EB6D5D"/>
    <w:rsid w:val="00EB72D5"/>
    <w:rsid w:val="00EC27C6"/>
    <w:rsid w:val="00EC4207"/>
    <w:rsid w:val="00EC5479"/>
    <w:rsid w:val="00EC5653"/>
    <w:rsid w:val="00EC60B5"/>
    <w:rsid w:val="00EC709B"/>
    <w:rsid w:val="00EC71CE"/>
    <w:rsid w:val="00ED1006"/>
    <w:rsid w:val="00ED5EDB"/>
    <w:rsid w:val="00ED605D"/>
    <w:rsid w:val="00ED6BC9"/>
    <w:rsid w:val="00EE3501"/>
    <w:rsid w:val="00EE5985"/>
    <w:rsid w:val="00EE5C1E"/>
    <w:rsid w:val="00EF18FE"/>
    <w:rsid w:val="00EF5331"/>
    <w:rsid w:val="00EF5787"/>
    <w:rsid w:val="00EF60D0"/>
    <w:rsid w:val="00F0528D"/>
    <w:rsid w:val="00F06C67"/>
    <w:rsid w:val="00F06DFD"/>
    <w:rsid w:val="00F06E06"/>
    <w:rsid w:val="00F071D1"/>
    <w:rsid w:val="00F07533"/>
    <w:rsid w:val="00F10448"/>
    <w:rsid w:val="00F10629"/>
    <w:rsid w:val="00F11001"/>
    <w:rsid w:val="00F158C9"/>
    <w:rsid w:val="00F15FA5"/>
    <w:rsid w:val="00F16643"/>
    <w:rsid w:val="00F209B7"/>
    <w:rsid w:val="00F20B0E"/>
    <w:rsid w:val="00F2376F"/>
    <w:rsid w:val="00F243D8"/>
    <w:rsid w:val="00F30828"/>
    <w:rsid w:val="00F313D6"/>
    <w:rsid w:val="00F33EC5"/>
    <w:rsid w:val="00F34E5F"/>
    <w:rsid w:val="00F40F0C"/>
    <w:rsid w:val="00F4766C"/>
    <w:rsid w:val="00F507D1"/>
    <w:rsid w:val="00F519CE"/>
    <w:rsid w:val="00F51ADA"/>
    <w:rsid w:val="00F57C6B"/>
    <w:rsid w:val="00F607C5"/>
    <w:rsid w:val="00F60DEA"/>
    <w:rsid w:val="00F6302A"/>
    <w:rsid w:val="00F64C2B"/>
    <w:rsid w:val="00F651BE"/>
    <w:rsid w:val="00F67A15"/>
    <w:rsid w:val="00F67F53"/>
    <w:rsid w:val="00F703BE"/>
    <w:rsid w:val="00F71F69"/>
    <w:rsid w:val="00F72B72"/>
    <w:rsid w:val="00F74BB9"/>
    <w:rsid w:val="00F7508D"/>
    <w:rsid w:val="00F75582"/>
    <w:rsid w:val="00F75A7F"/>
    <w:rsid w:val="00F76EFA"/>
    <w:rsid w:val="00F804BE"/>
    <w:rsid w:val="00F817CE"/>
    <w:rsid w:val="00F82F4E"/>
    <w:rsid w:val="00F8456C"/>
    <w:rsid w:val="00F858AE"/>
    <w:rsid w:val="00F859D8"/>
    <w:rsid w:val="00F868F5"/>
    <w:rsid w:val="00F9056A"/>
    <w:rsid w:val="00F90F8D"/>
    <w:rsid w:val="00F92782"/>
    <w:rsid w:val="00F9314D"/>
    <w:rsid w:val="00F93AA9"/>
    <w:rsid w:val="00F94784"/>
    <w:rsid w:val="00F96985"/>
    <w:rsid w:val="00F97838"/>
    <w:rsid w:val="00F97F0A"/>
    <w:rsid w:val="00FA2BB3"/>
    <w:rsid w:val="00FA5E06"/>
    <w:rsid w:val="00FB4C80"/>
    <w:rsid w:val="00FB6A6A"/>
    <w:rsid w:val="00FC30D4"/>
    <w:rsid w:val="00FC4AD0"/>
    <w:rsid w:val="00FC61CA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DFF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9F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59F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59F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59F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59F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59F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59F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59F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59F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59FD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7E59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E59FD"/>
  </w:style>
  <w:style w:type="paragraph" w:styleId="TOC8">
    <w:name w:val="toc 8"/>
    <w:basedOn w:val="TOC1"/>
    <w:semiHidden/>
    <w:rsid w:val="007E59F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59F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59F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59F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59F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59FD"/>
    <w:pPr>
      <w:ind w:left="1418" w:hanging="1418"/>
    </w:pPr>
  </w:style>
  <w:style w:type="paragraph" w:styleId="TOC3">
    <w:name w:val="toc 3"/>
    <w:basedOn w:val="TOC2"/>
    <w:semiHidden/>
    <w:rsid w:val="007E59FD"/>
    <w:pPr>
      <w:ind w:left="1134" w:hanging="1134"/>
    </w:pPr>
  </w:style>
  <w:style w:type="paragraph" w:styleId="TOC2">
    <w:name w:val="toc 2"/>
    <w:basedOn w:val="TOC1"/>
    <w:semiHidden/>
    <w:rsid w:val="007E59F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59FD"/>
    <w:pPr>
      <w:ind w:left="284"/>
    </w:pPr>
  </w:style>
  <w:style w:type="paragraph" w:styleId="Index1">
    <w:name w:val="index 1"/>
    <w:basedOn w:val="Normal"/>
    <w:semiHidden/>
    <w:rsid w:val="007E59FD"/>
    <w:pPr>
      <w:keepLines/>
      <w:spacing w:after="0"/>
    </w:pPr>
  </w:style>
  <w:style w:type="paragraph" w:styleId="DocumentMap">
    <w:name w:val="Document Map"/>
    <w:basedOn w:val="Normal"/>
    <w:semiHidden/>
    <w:rsid w:val="007E59F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59FD"/>
    <w:pPr>
      <w:ind w:left="851"/>
    </w:pPr>
  </w:style>
  <w:style w:type="paragraph" w:styleId="ListNumber">
    <w:name w:val="List Number"/>
    <w:basedOn w:val="List"/>
    <w:rsid w:val="007E59FD"/>
  </w:style>
  <w:style w:type="paragraph" w:styleId="List">
    <w:name w:val="List"/>
    <w:basedOn w:val="Normal"/>
    <w:rsid w:val="007E59FD"/>
    <w:pPr>
      <w:ind w:left="568" w:hanging="284"/>
    </w:pPr>
  </w:style>
  <w:style w:type="paragraph" w:styleId="Header">
    <w:name w:val="header"/>
    <w:rsid w:val="007E59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59F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59F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59F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59FD"/>
    <w:pPr>
      <w:ind w:left="1418" w:hanging="1418"/>
    </w:pPr>
  </w:style>
  <w:style w:type="paragraph" w:styleId="TOC6">
    <w:name w:val="toc 6"/>
    <w:basedOn w:val="TOC5"/>
    <w:next w:val="Normal"/>
    <w:semiHidden/>
    <w:rsid w:val="007E59FD"/>
    <w:pPr>
      <w:ind w:left="1985" w:hanging="1985"/>
    </w:pPr>
  </w:style>
  <w:style w:type="paragraph" w:styleId="TOC7">
    <w:name w:val="toc 7"/>
    <w:basedOn w:val="TOC6"/>
    <w:next w:val="Normal"/>
    <w:semiHidden/>
    <w:rsid w:val="007E59FD"/>
    <w:pPr>
      <w:ind w:left="2268" w:hanging="2268"/>
    </w:pPr>
  </w:style>
  <w:style w:type="paragraph" w:styleId="ListBullet2">
    <w:name w:val="List Bullet 2"/>
    <w:basedOn w:val="ListBullet"/>
    <w:rsid w:val="007E59FD"/>
    <w:pPr>
      <w:numPr>
        <w:numId w:val="6"/>
      </w:numPr>
    </w:pPr>
  </w:style>
  <w:style w:type="paragraph" w:styleId="ListBullet">
    <w:name w:val="List Bullet"/>
    <w:basedOn w:val="BodyText"/>
    <w:rsid w:val="007E59FD"/>
    <w:pPr>
      <w:numPr>
        <w:numId w:val="5"/>
      </w:numPr>
    </w:pPr>
  </w:style>
  <w:style w:type="paragraph" w:styleId="ListBullet3">
    <w:name w:val="List Bullet 3"/>
    <w:basedOn w:val="ListBullet2"/>
    <w:rsid w:val="007E59FD"/>
    <w:pPr>
      <w:numPr>
        <w:numId w:val="7"/>
      </w:numPr>
    </w:pPr>
  </w:style>
  <w:style w:type="paragraph" w:customStyle="1" w:styleId="EQ">
    <w:name w:val="EQ"/>
    <w:basedOn w:val="Normal"/>
    <w:next w:val="Normal"/>
    <w:rsid w:val="007E59F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E59FD"/>
    <w:pPr>
      <w:ind w:left="851"/>
    </w:pPr>
  </w:style>
  <w:style w:type="paragraph" w:styleId="List3">
    <w:name w:val="List 3"/>
    <w:basedOn w:val="List2"/>
    <w:rsid w:val="007E59FD"/>
    <w:pPr>
      <w:ind w:left="1135"/>
    </w:pPr>
  </w:style>
  <w:style w:type="paragraph" w:styleId="List4">
    <w:name w:val="List 4"/>
    <w:basedOn w:val="List3"/>
    <w:rsid w:val="007E59FD"/>
    <w:pPr>
      <w:ind w:left="1418"/>
    </w:pPr>
  </w:style>
  <w:style w:type="paragraph" w:styleId="List5">
    <w:name w:val="List 5"/>
    <w:basedOn w:val="List4"/>
    <w:rsid w:val="007E59FD"/>
    <w:pPr>
      <w:ind w:left="1702"/>
    </w:pPr>
  </w:style>
  <w:style w:type="paragraph" w:customStyle="1" w:styleId="EditorsNote">
    <w:name w:val="Editor's Note"/>
    <w:basedOn w:val="Normal"/>
    <w:rsid w:val="007E59F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E59FD"/>
    <w:pPr>
      <w:numPr>
        <w:numId w:val="8"/>
      </w:numPr>
    </w:pPr>
  </w:style>
  <w:style w:type="paragraph" w:styleId="ListBullet5">
    <w:name w:val="List Bullet 5"/>
    <w:basedOn w:val="ListBullet4"/>
    <w:rsid w:val="007E59FD"/>
    <w:pPr>
      <w:numPr>
        <w:numId w:val="4"/>
      </w:numPr>
    </w:pPr>
  </w:style>
  <w:style w:type="paragraph" w:styleId="Footer">
    <w:name w:val="footer"/>
    <w:basedOn w:val="Header"/>
    <w:semiHidden/>
    <w:rsid w:val="007E59FD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59FD"/>
    <w:pPr>
      <w:numPr>
        <w:numId w:val="2"/>
      </w:numPr>
    </w:pPr>
  </w:style>
  <w:style w:type="paragraph" w:styleId="BalloonText">
    <w:name w:val="Balloon Text"/>
    <w:basedOn w:val="Normal"/>
    <w:semiHidden/>
    <w:rsid w:val="007E59F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59FD"/>
  </w:style>
  <w:style w:type="paragraph" w:styleId="BodyText">
    <w:name w:val="Body Text"/>
    <w:basedOn w:val="Normal"/>
    <w:link w:val="BodyTextChar"/>
    <w:rsid w:val="007E59FD"/>
  </w:style>
  <w:style w:type="character" w:styleId="Hyperlink">
    <w:name w:val="Hyperlink"/>
    <w:uiPriority w:val="99"/>
    <w:rsid w:val="007E59FD"/>
    <w:rPr>
      <w:color w:val="0000FF"/>
      <w:u w:val="single"/>
      <w:lang w:val="en-GB"/>
    </w:rPr>
  </w:style>
  <w:style w:type="character" w:styleId="FollowedHyperlink">
    <w:name w:val="FollowedHyperlink"/>
    <w:semiHidden/>
    <w:rsid w:val="007E59FD"/>
    <w:rPr>
      <w:color w:val="FF0000"/>
      <w:u w:val="single"/>
    </w:rPr>
  </w:style>
  <w:style w:type="character" w:styleId="CommentReference">
    <w:name w:val="annotation reference"/>
    <w:semiHidden/>
    <w:rsid w:val="007E59FD"/>
    <w:rPr>
      <w:sz w:val="16"/>
      <w:szCs w:val="16"/>
    </w:rPr>
  </w:style>
  <w:style w:type="paragraph" w:styleId="CommentText">
    <w:name w:val="annotation text"/>
    <w:basedOn w:val="Normal"/>
    <w:semiHidden/>
    <w:rsid w:val="007E59FD"/>
  </w:style>
  <w:style w:type="paragraph" w:styleId="CommentSubject">
    <w:name w:val="annotation subject"/>
    <w:basedOn w:val="CommentText"/>
    <w:next w:val="CommentText"/>
    <w:semiHidden/>
    <w:rsid w:val="007E59FD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59F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59F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E59F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E59F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E59F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E59F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59F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59F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E59F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E59FD"/>
    <w:pPr>
      <w:spacing w:after="0"/>
    </w:pPr>
  </w:style>
  <w:style w:type="paragraph" w:customStyle="1" w:styleId="TAL">
    <w:name w:val="TAL"/>
    <w:basedOn w:val="Normal"/>
    <w:rsid w:val="007E59F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E59FD"/>
    <w:pPr>
      <w:jc w:val="center"/>
    </w:pPr>
  </w:style>
  <w:style w:type="paragraph" w:customStyle="1" w:styleId="TAH">
    <w:name w:val="TAH"/>
    <w:basedOn w:val="TAC"/>
    <w:rsid w:val="007E59FD"/>
    <w:rPr>
      <w:b/>
    </w:rPr>
  </w:style>
  <w:style w:type="paragraph" w:customStyle="1" w:styleId="TAN">
    <w:name w:val="TAN"/>
    <w:basedOn w:val="TAL"/>
    <w:rsid w:val="007E59FD"/>
    <w:pPr>
      <w:ind w:left="851" w:hanging="851"/>
    </w:pPr>
  </w:style>
  <w:style w:type="paragraph" w:customStyle="1" w:styleId="TAR">
    <w:name w:val="TAR"/>
    <w:basedOn w:val="TAL"/>
    <w:rsid w:val="007E59FD"/>
    <w:pPr>
      <w:jc w:val="right"/>
    </w:pPr>
  </w:style>
  <w:style w:type="paragraph" w:customStyle="1" w:styleId="TH">
    <w:name w:val="TH"/>
    <w:basedOn w:val="Normal"/>
    <w:rsid w:val="007E59F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E59F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59F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59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59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59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59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59FD"/>
  </w:style>
  <w:style w:type="paragraph" w:customStyle="1" w:styleId="ZH">
    <w:name w:val="ZH"/>
    <w:rsid w:val="007E59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59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59F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59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59FD"/>
    <w:pPr>
      <w:framePr w:wrap="notBeside" w:y="16161"/>
    </w:pPr>
  </w:style>
  <w:style w:type="paragraph" w:customStyle="1" w:styleId="FP">
    <w:name w:val="FP"/>
    <w:basedOn w:val="Normal"/>
    <w:rsid w:val="007E59F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E59FD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59FD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9F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59F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59F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59F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59F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59F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59F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59F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59F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59FD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7E59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E59FD"/>
  </w:style>
  <w:style w:type="paragraph" w:styleId="TOC8">
    <w:name w:val="toc 8"/>
    <w:basedOn w:val="TOC1"/>
    <w:semiHidden/>
    <w:rsid w:val="007E59F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59F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59F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59F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59F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59FD"/>
    <w:pPr>
      <w:ind w:left="1418" w:hanging="1418"/>
    </w:pPr>
  </w:style>
  <w:style w:type="paragraph" w:styleId="TOC3">
    <w:name w:val="toc 3"/>
    <w:basedOn w:val="TOC2"/>
    <w:semiHidden/>
    <w:rsid w:val="007E59FD"/>
    <w:pPr>
      <w:ind w:left="1134" w:hanging="1134"/>
    </w:pPr>
  </w:style>
  <w:style w:type="paragraph" w:styleId="TOC2">
    <w:name w:val="toc 2"/>
    <w:basedOn w:val="TOC1"/>
    <w:semiHidden/>
    <w:rsid w:val="007E59F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59FD"/>
    <w:pPr>
      <w:ind w:left="284"/>
    </w:pPr>
  </w:style>
  <w:style w:type="paragraph" w:styleId="Index1">
    <w:name w:val="index 1"/>
    <w:basedOn w:val="Normal"/>
    <w:semiHidden/>
    <w:rsid w:val="007E59FD"/>
    <w:pPr>
      <w:keepLines/>
      <w:spacing w:after="0"/>
    </w:pPr>
  </w:style>
  <w:style w:type="paragraph" w:styleId="DocumentMap">
    <w:name w:val="Document Map"/>
    <w:basedOn w:val="Normal"/>
    <w:semiHidden/>
    <w:rsid w:val="007E59F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59FD"/>
    <w:pPr>
      <w:ind w:left="851"/>
    </w:pPr>
  </w:style>
  <w:style w:type="paragraph" w:styleId="ListNumber">
    <w:name w:val="List Number"/>
    <w:basedOn w:val="List"/>
    <w:rsid w:val="007E59FD"/>
  </w:style>
  <w:style w:type="paragraph" w:styleId="List">
    <w:name w:val="List"/>
    <w:basedOn w:val="Normal"/>
    <w:rsid w:val="007E59FD"/>
    <w:pPr>
      <w:ind w:left="568" w:hanging="284"/>
    </w:pPr>
  </w:style>
  <w:style w:type="paragraph" w:styleId="Header">
    <w:name w:val="header"/>
    <w:rsid w:val="007E59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59F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59F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59F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59FD"/>
    <w:pPr>
      <w:ind w:left="1418" w:hanging="1418"/>
    </w:pPr>
  </w:style>
  <w:style w:type="paragraph" w:styleId="TOC6">
    <w:name w:val="toc 6"/>
    <w:basedOn w:val="TOC5"/>
    <w:next w:val="Normal"/>
    <w:semiHidden/>
    <w:rsid w:val="007E59FD"/>
    <w:pPr>
      <w:ind w:left="1985" w:hanging="1985"/>
    </w:pPr>
  </w:style>
  <w:style w:type="paragraph" w:styleId="TOC7">
    <w:name w:val="toc 7"/>
    <w:basedOn w:val="TOC6"/>
    <w:next w:val="Normal"/>
    <w:semiHidden/>
    <w:rsid w:val="007E59FD"/>
    <w:pPr>
      <w:ind w:left="2268" w:hanging="2268"/>
    </w:pPr>
  </w:style>
  <w:style w:type="paragraph" w:styleId="ListBullet2">
    <w:name w:val="List Bullet 2"/>
    <w:basedOn w:val="ListBullet"/>
    <w:rsid w:val="007E59FD"/>
    <w:pPr>
      <w:numPr>
        <w:numId w:val="6"/>
      </w:numPr>
    </w:pPr>
  </w:style>
  <w:style w:type="paragraph" w:styleId="ListBullet">
    <w:name w:val="List Bullet"/>
    <w:basedOn w:val="BodyText"/>
    <w:rsid w:val="007E59FD"/>
    <w:pPr>
      <w:numPr>
        <w:numId w:val="5"/>
      </w:numPr>
    </w:pPr>
  </w:style>
  <w:style w:type="paragraph" w:styleId="ListBullet3">
    <w:name w:val="List Bullet 3"/>
    <w:basedOn w:val="ListBullet2"/>
    <w:rsid w:val="007E59FD"/>
    <w:pPr>
      <w:numPr>
        <w:numId w:val="7"/>
      </w:numPr>
    </w:pPr>
  </w:style>
  <w:style w:type="paragraph" w:customStyle="1" w:styleId="EQ">
    <w:name w:val="EQ"/>
    <w:basedOn w:val="Normal"/>
    <w:next w:val="Normal"/>
    <w:rsid w:val="007E59F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E59FD"/>
    <w:pPr>
      <w:ind w:left="851"/>
    </w:pPr>
  </w:style>
  <w:style w:type="paragraph" w:styleId="List3">
    <w:name w:val="List 3"/>
    <w:basedOn w:val="List2"/>
    <w:rsid w:val="007E59FD"/>
    <w:pPr>
      <w:ind w:left="1135"/>
    </w:pPr>
  </w:style>
  <w:style w:type="paragraph" w:styleId="List4">
    <w:name w:val="List 4"/>
    <w:basedOn w:val="List3"/>
    <w:rsid w:val="007E59FD"/>
    <w:pPr>
      <w:ind w:left="1418"/>
    </w:pPr>
  </w:style>
  <w:style w:type="paragraph" w:styleId="List5">
    <w:name w:val="List 5"/>
    <w:basedOn w:val="List4"/>
    <w:rsid w:val="007E59FD"/>
    <w:pPr>
      <w:ind w:left="1702"/>
    </w:pPr>
  </w:style>
  <w:style w:type="paragraph" w:customStyle="1" w:styleId="EditorsNote">
    <w:name w:val="Editor's Note"/>
    <w:basedOn w:val="Normal"/>
    <w:rsid w:val="007E59F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E59FD"/>
    <w:pPr>
      <w:numPr>
        <w:numId w:val="8"/>
      </w:numPr>
    </w:pPr>
  </w:style>
  <w:style w:type="paragraph" w:styleId="ListBullet5">
    <w:name w:val="List Bullet 5"/>
    <w:basedOn w:val="ListBullet4"/>
    <w:rsid w:val="007E59FD"/>
    <w:pPr>
      <w:numPr>
        <w:numId w:val="4"/>
      </w:numPr>
    </w:pPr>
  </w:style>
  <w:style w:type="paragraph" w:styleId="Footer">
    <w:name w:val="footer"/>
    <w:basedOn w:val="Header"/>
    <w:semiHidden/>
    <w:rsid w:val="007E59FD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59FD"/>
    <w:pPr>
      <w:numPr>
        <w:numId w:val="2"/>
      </w:numPr>
    </w:pPr>
  </w:style>
  <w:style w:type="paragraph" w:styleId="BalloonText">
    <w:name w:val="Balloon Text"/>
    <w:basedOn w:val="Normal"/>
    <w:semiHidden/>
    <w:rsid w:val="007E59F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59FD"/>
  </w:style>
  <w:style w:type="paragraph" w:styleId="BodyText">
    <w:name w:val="Body Text"/>
    <w:basedOn w:val="Normal"/>
    <w:link w:val="BodyTextChar"/>
    <w:rsid w:val="007E59FD"/>
  </w:style>
  <w:style w:type="character" w:styleId="Hyperlink">
    <w:name w:val="Hyperlink"/>
    <w:uiPriority w:val="99"/>
    <w:rsid w:val="007E59FD"/>
    <w:rPr>
      <w:color w:val="0000FF"/>
      <w:u w:val="single"/>
      <w:lang w:val="en-GB"/>
    </w:rPr>
  </w:style>
  <w:style w:type="character" w:styleId="FollowedHyperlink">
    <w:name w:val="FollowedHyperlink"/>
    <w:semiHidden/>
    <w:rsid w:val="007E59FD"/>
    <w:rPr>
      <w:color w:val="FF0000"/>
      <w:u w:val="single"/>
    </w:rPr>
  </w:style>
  <w:style w:type="character" w:styleId="CommentReference">
    <w:name w:val="annotation reference"/>
    <w:semiHidden/>
    <w:rsid w:val="007E59FD"/>
    <w:rPr>
      <w:sz w:val="16"/>
      <w:szCs w:val="16"/>
    </w:rPr>
  </w:style>
  <w:style w:type="paragraph" w:styleId="CommentText">
    <w:name w:val="annotation text"/>
    <w:basedOn w:val="Normal"/>
    <w:semiHidden/>
    <w:rsid w:val="007E59FD"/>
  </w:style>
  <w:style w:type="paragraph" w:styleId="CommentSubject">
    <w:name w:val="annotation subject"/>
    <w:basedOn w:val="CommentText"/>
    <w:next w:val="CommentText"/>
    <w:semiHidden/>
    <w:rsid w:val="007E59FD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59F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59F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E59F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E59F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E59F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E59F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59F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59F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E59F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E59FD"/>
    <w:pPr>
      <w:spacing w:after="0"/>
    </w:pPr>
  </w:style>
  <w:style w:type="paragraph" w:customStyle="1" w:styleId="TAL">
    <w:name w:val="TAL"/>
    <w:basedOn w:val="Normal"/>
    <w:rsid w:val="007E59F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E59FD"/>
    <w:pPr>
      <w:jc w:val="center"/>
    </w:pPr>
  </w:style>
  <w:style w:type="paragraph" w:customStyle="1" w:styleId="TAH">
    <w:name w:val="TAH"/>
    <w:basedOn w:val="TAC"/>
    <w:rsid w:val="007E59FD"/>
    <w:rPr>
      <w:b/>
    </w:rPr>
  </w:style>
  <w:style w:type="paragraph" w:customStyle="1" w:styleId="TAN">
    <w:name w:val="TAN"/>
    <w:basedOn w:val="TAL"/>
    <w:rsid w:val="007E59FD"/>
    <w:pPr>
      <w:ind w:left="851" w:hanging="851"/>
    </w:pPr>
  </w:style>
  <w:style w:type="paragraph" w:customStyle="1" w:styleId="TAR">
    <w:name w:val="TAR"/>
    <w:basedOn w:val="TAL"/>
    <w:rsid w:val="007E59FD"/>
    <w:pPr>
      <w:jc w:val="right"/>
    </w:pPr>
  </w:style>
  <w:style w:type="paragraph" w:customStyle="1" w:styleId="TH">
    <w:name w:val="TH"/>
    <w:basedOn w:val="Normal"/>
    <w:rsid w:val="007E59F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E59F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59F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59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59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59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59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59FD"/>
  </w:style>
  <w:style w:type="paragraph" w:customStyle="1" w:styleId="ZH">
    <w:name w:val="ZH"/>
    <w:rsid w:val="007E59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59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59F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59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59FD"/>
    <w:pPr>
      <w:framePr w:wrap="notBeside" w:y="16161"/>
    </w:pPr>
  </w:style>
  <w:style w:type="paragraph" w:customStyle="1" w:styleId="FP">
    <w:name w:val="FP"/>
    <w:basedOn w:val="Normal"/>
    <w:rsid w:val="007E59F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E59FD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59FD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0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9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98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524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5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450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6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3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43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7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9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9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22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6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84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89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9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89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27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9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9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17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149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91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8570">
          <w:marLeft w:val="1166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tsg_ran/TSG_RAN/TSGR_76/Docs/RP-171508.zip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5NUHHDQN7SK2-1-177520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https://ericoll.internal.ericsson.com/sites/star/_layouts/DocIdRedir.aspx?ID=5NUHHDQN7SK2-1-177520</Url>
      <Description>5NUHHDQN7SK2-1-177520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0DB7A-5F54-4733-845E-DFDB8C9FCBA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A17C3A-8C00-461B-BF18-3367A91D61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97CDEC-E116-4E29-AE61-D3B55F430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6061F1-835F-4530-ABD0-5527A065F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CEE06E-466E-406D-A8DB-B7486FADF859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DEDBD4DE-4AC2-40D3-BF85-C71023718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</TotalTime>
  <Pages>1</Pages>
  <Words>715</Words>
  <Characters>5795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Riikka Susitaival</cp:lastModifiedBy>
  <cp:revision>6</cp:revision>
  <cp:lastPrinted>2016-08-03T08:58:00Z</cp:lastPrinted>
  <dcterms:created xsi:type="dcterms:W3CDTF">2017-06-16T19:33:00Z</dcterms:created>
  <dcterms:modified xsi:type="dcterms:W3CDTF">2017-06-16T21:33:00Z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2016-07-12T22:00:00Z</vt:filetime>
  </property>
  <property fmtid="{D5CDD505-2E9C-101B-9397-08002B2CF9AE}" pid="3" name="_dlc_DocIdItemGuid">
    <vt:lpwstr>e4abe357-a2af-438c-b63b-c1075eeb5d70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